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020BA6" w:rsidRDefault="00833726" w:rsidP="00EC13D0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020BA6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1755E53">
                <wp:extent cx="6617614" cy="976807"/>
                <wp:effectExtent l="19050" t="0" r="14541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990" y="636726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443E003" w:rsidR="00E62F77" w:rsidRPr="00B619A8" w:rsidRDefault="00F60CD4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TỔNG VÀ HIỆU</w:t>
                                          </w:r>
                                          <w:r w:rsidR="00241F53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 xml:space="preserve"> CỦA HAI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 xml:space="preserve"> VÉC TƠ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CA12BD7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F60CD4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9;top:636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443E003" w:rsidR="00E62F77" w:rsidRPr="00B619A8" w:rsidRDefault="00F60CD4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TỔNG VÀ HIỆU</w:t>
                                    </w:r>
                                    <w:r w:rsidR="00241F53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 xml:space="preserve"> CỦA HAI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 xml:space="preserve"> VÉC TƠ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CA12BD7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F60CD4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020BA6" w:rsidRDefault="00EC5D1C" w:rsidP="00EC13D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020BA6" w:rsidRDefault="00C12161" w:rsidP="00EC13D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54346808">
                <wp:extent cx="6615197" cy="3873260"/>
                <wp:effectExtent l="0" t="0" r="14605" b="1333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873260"/>
                          <a:chOff x="-12333" y="-4628"/>
                          <a:chExt cx="6513454" cy="182734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82274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C63E5E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8CEA973" w14:textId="77777777" w:rsidR="001601D8" w:rsidRPr="00C63E5E" w:rsidRDefault="001601D8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09EAF41D" w:rsidR="00E62F77" w:rsidRDefault="005770E8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1601D8" w:rsidRPr="005770E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Tổng của hai vectơ</w:t>
                              </w:r>
                            </w:p>
                            <w:p w14:paraId="15A3A2AD" w14:textId="77777777" w:rsidR="00713A0C" w:rsidRPr="005770E8" w:rsidRDefault="00713A0C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9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09"/>
                                <w:gridCol w:w="4286"/>
                              </w:tblGrid>
                              <w:tr w:rsidR="00713A0C" w:rsidRPr="00C63E5E" w14:paraId="0B16493A" w14:textId="77777777" w:rsidTr="00713A0C">
                                <w:trPr>
                                  <w:trHeight w:val="4227"/>
                                </w:trPr>
                                <w:tc>
                                  <w:tcPr>
                                    <w:tcW w:w="5709" w:type="dxa"/>
                                    <w:shd w:val="clear" w:color="auto" w:fill="auto"/>
                                  </w:tcPr>
                                  <w:p w14:paraId="3DB918B5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</w:p>
                                  <w:p w14:paraId="00F5A097" w14:textId="77777777" w:rsidR="00713A0C" w:rsidRPr="00C63E5E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Lấy một điểm A tuỳ ý, vẽ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7FDCCDBE" w14:textId="77777777" w:rsidR="00C966E1" w:rsidRPr="00C966E1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được gọi là tổng của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6A1E633F" w14:textId="6D736B00" w:rsidR="00713A0C" w:rsidRPr="005770E8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Kí hiệu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AD2500A" w14:textId="6FC35FEA" w:rsidR="00713A0C" w:rsidRDefault="00713A0C" w:rsidP="00713A0C">
                                    <w:pPr>
                                      <w:pStyle w:val="ListParagraph"/>
                                      <w:ind w:left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556101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quy tắc:</w:t>
                                    </w:r>
                                  </w:p>
                                  <w:p w14:paraId="2377473F" w14:textId="77777777" w:rsidR="00713A0C" w:rsidRPr="00C63E5E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Qui tắc 3 điểm: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31F4F43C" w14:textId="21C9B0A9" w:rsidR="00713A0C" w:rsidRPr="00C63E5E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Qui tắc hình bình hàn</w:t>
                                    </w:r>
                                    <w:r w:rsidR="00CA01C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h: 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AD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D4A6C0E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6FDED99" w14:textId="1CE59D41" w:rsidR="00713A0C" w:rsidRPr="00C63E5E" w:rsidRDefault="00C47894" w:rsidP="00C47894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4503A29" wp14:editId="56FA47B3">
                                          <wp:extent cx="1828800" cy="972459"/>
                                          <wp:effectExtent l="0" t="0" r="0" b="0"/>
                                          <wp:docPr id="490" name="Picture 490" descr="Lý thuyết Tổng và hiệu của hai vectơ chuẩn nhất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6" descr="Lý thuyết Tổng và hiệu của hai vectơ chuẩn nhất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832233" cy="9742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690D39B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D12D706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6CFC271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B634AE9" w14:textId="77777777" w:rsidR="00713A0C" w:rsidRPr="00C63E5E" w:rsidRDefault="00713A0C" w:rsidP="00713A0C">
                                    <w:pPr>
                                      <w:pStyle w:val="ListParagraph"/>
                                      <w:ind w:left="322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B3D88AA" w14:textId="77777777" w:rsidR="00713A0C" w:rsidRPr="00C63E5E" w:rsidRDefault="00713A0C" w:rsidP="00713A0C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86" w:type="dxa"/>
                                    <w:shd w:val="clear" w:color="auto" w:fill="auto"/>
                                  </w:tcPr>
                                  <w:p w14:paraId="22B0A831" w14:textId="77777777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03E0DA" wp14:editId="3CD60089">
                                          <wp:extent cx="1571625" cy="1047954"/>
                                          <wp:effectExtent l="0" t="0" r="0" b="0"/>
                                          <wp:docPr id="250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74600" cy="10499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E312FBF" w14:textId="263E9365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="00CA01C2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7B02BA" wp14:editId="02B7B1AE">
                                          <wp:extent cx="1639019" cy="1109056"/>
                                          <wp:effectExtent l="0" t="0" r="0" b="0"/>
                                          <wp:docPr id="488" name="Picture 488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4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49472" cy="111612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001AB52" w14:textId="77777777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AA88B1F" wp14:editId="5EEE0A9D">
                                          <wp:extent cx="1317852" cy="817502"/>
                                          <wp:effectExtent l="0" t="0" r="0" b="1905"/>
                                          <wp:docPr id="8" name="Picture 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20432" cy="81910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4F53A1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305pt;mso-position-horizontal-relative:char;mso-position-vertical-relative:line" coordorigin="-123,-46" coordsize="65134,18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">
                <v:shape id="Rectangle: Diagonal Corners Rounded 244" o:spid="_x0000_s1071" style="position:absolute;width:65011;height:18227;visibility:visible;mso-wrap-style:square;v-text-anchor:middle" coordsize="6501130,18227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" adj="-11796480,,5400" path="m17261,l6452864,v26657,,48266,21609,48266,48266l6501130,1805482v,9533,-7728,17261,-17261,17261l48266,1822743c21609,1822743,,1801134,,1774477l,17261c,7728,7728,,17261,xe" strokecolor="#2f528f">
                  <v:stroke joinstyle="miter"/>
                  <v:formulas/>
                  <v:path arrowok="t" o:connecttype="custom" o:connectlocs="17261,0;6452864,0;6501130,48266;6501130,1805482;6483869,1822743;48266,1822743;0,1774477;0,17261;17261,0" o:connectangles="0,0,0,0,0,0,0,0,0" textboxrect="0,0,6501130,1822743"/>
                  <v:textbox>
                    <w:txbxContent>
                      <w:p w14:paraId="562B948E" w14:textId="56BF3736" w:rsidR="00E62F77" w:rsidRPr="00C63E5E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8CEA973" w14:textId="77777777" w:rsidR="001601D8" w:rsidRPr="00C63E5E" w:rsidRDefault="001601D8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0B606D6" w14:textId="09EAF41D" w:rsidR="00E62F77" w:rsidRDefault="005770E8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71"/>
                        </w:r>
                        <w:r w:rsidR="001601D8" w:rsidRPr="005770E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Tổng của hai vectơ</w:t>
                        </w:r>
                      </w:p>
                      <w:p w14:paraId="15A3A2AD" w14:textId="77777777" w:rsidR="00713A0C" w:rsidRPr="005770E8" w:rsidRDefault="00713A0C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99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709"/>
                          <w:gridCol w:w="4286"/>
                        </w:tblGrid>
                        <w:tr w:rsidR="00713A0C" w:rsidRPr="00C63E5E" w14:paraId="0B16493A" w14:textId="77777777" w:rsidTr="00713A0C">
                          <w:trPr>
                            <w:trHeight w:val="4227"/>
                          </w:trPr>
                          <w:tc>
                            <w:tcPr>
                              <w:tcW w:w="5709" w:type="dxa"/>
                              <w:shd w:val="clear" w:color="auto" w:fill="auto"/>
                            </w:tcPr>
                            <w:p w14:paraId="3DB918B5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</w:p>
                            <w:p w14:paraId="00F5A097" w14:textId="77777777" w:rsidR="00713A0C" w:rsidRPr="00C63E5E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Lấy một điểm A tuỳ ý, vẽ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7FDCCDBE" w14:textId="77777777" w:rsidR="00C966E1" w:rsidRPr="00C966E1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được gọi là tổng của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A1E633F" w14:textId="6D736B00" w:rsidR="00713A0C" w:rsidRPr="005770E8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AD2500A" w14:textId="6FC35FEA" w:rsidR="00713A0C" w:rsidRDefault="00713A0C" w:rsidP="00713A0C">
                              <w:pPr>
                                <w:pStyle w:val="ListParagraph"/>
                                <w:ind w:left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61556101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Các quy tắc:</w:t>
                              </w:r>
                            </w:p>
                            <w:p w14:paraId="2377473F" w14:textId="77777777" w:rsidR="00713A0C" w:rsidRPr="00C63E5E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Qui tắc 3 điểm: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31F4F43C" w14:textId="21C9B0A9" w:rsidR="00713A0C" w:rsidRPr="00C63E5E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</w:t>
                              </w:r>
                              <w:r w:rsidR="00CA01C2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h: 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1D4A6C0E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6FDED99" w14:textId="1CE59D41" w:rsidR="00713A0C" w:rsidRPr="00C63E5E" w:rsidRDefault="00C47894" w:rsidP="00C47894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4503A29" wp14:editId="56FA47B3">
                                    <wp:extent cx="1828800" cy="972459"/>
                                    <wp:effectExtent l="0" t="0" r="0" b="0"/>
                                    <wp:docPr id="490" name="Picture 490" descr="Lý thuyết Tổng và hiệu của hai vectơ chuẩn nhất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6" descr="Lý thuyết Tổng và hiệu của hai vectơ chuẩn nhất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32233" cy="9742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690D39B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D12D706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46CFC271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B634AE9" w14:textId="77777777" w:rsidR="00713A0C" w:rsidRPr="00C63E5E" w:rsidRDefault="00713A0C" w:rsidP="00713A0C">
                              <w:pPr>
                                <w:pStyle w:val="ListParagraph"/>
                                <w:ind w:left="322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1B3D88AA" w14:textId="77777777" w:rsidR="00713A0C" w:rsidRPr="00C63E5E" w:rsidRDefault="00713A0C" w:rsidP="00713A0C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86" w:type="dxa"/>
                              <w:shd w:val="clear" w:color="auto" w:fill="auto"/>
                            </w:tcPr>
                            <w:p w14:paraId="22B0A831" w14:textId="77777777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03E0DA" wp14:editId="3CD60089">
                                    <wp:extent cx="1571625" cy="1047954"/>
                                    <wp:effectExtent l="0" t="0" r="0" b="0"/>
                                    <wp:docPr id="250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74600" cy="10499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E312FBF" w14:textId="263E9365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CA01C2">
                                <w:rPr>
                                  <w:noProof/>
                                </w:rPr>
                                <w:drawing>
                                  <wp:inline distT="0" distB="0" distL="0" distR="0" wp14:anchorId="147B02BA" wp14:editId="02B7B1AE">
                                    <wp:extent cx="1639019" cy="1109056"/>
                                    <wp:effectExtent l="0" t="0" r="0" b="0"/>
                                    <wp:docPr id="488" name="Picture 488" descr="Tổng của hai véc tơ, toán phổ thô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4" descr="Tổng của hai véc tơ, toán phổ thô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9472" cy="11161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001AB52" w14:textId="77777777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AA88B1F" wp14:editId="5EEE0A9D">
                                    <wp:extent cx="1317852" cy="817502"/>
                                    <wp:effectExtent l="0" t="0" r="0" b="1905"/>
                                    <wp:docPr id="8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20432" cy="81910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4F53A1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15492602" w:rsidR="008A36A9" w:rsidRPr="00020BA6" w:rsidRDefault="008A36A9" w:rsidP="00EC13D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0CFB02A">
                <wp:extent cx="6615199" cy="2314575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9" cy="2314575"/>
                          <a:chOff x="-12333" y="-4628"/>
                          <a:chExt cx="6513456" cy="1118940"/>
                        </a:xfrm>
                      </wpg:grpSpPr>
                      <wps:wsp>
                        <wps:cNvPr id="4" name="Rectangle: Diagonal Corners Rounded 2"/>
                        <wps:cNvSpPr/>
                        <wps:spPr>
                          <a:xfrm>
                            <a:off x="-7" y="-29"/>
                            <a:ext cx="6501130" cy="11143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608F13FF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FF0350" w14:textId="4068332B" w:rsidR="001601D8" w:rsidRPr="00162692" w:rsidRDefault="001601D8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D603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Tính chất của phép cộng các vectơ</w:t>
                              </w:r>
                            </w:p>
                            <w:tbl>
                              <w:tblPr>
                                <w:tblStyle w:val="TableGrid"/>
                                <w:tblW w:w="996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dotted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68"/>
                                <w:gridCol w:w="4193"/>
                              </w:tblGrid>
                              <w:tr w:rsidR="00713A0C" w14:paraId="56A5BAC8" w14:textId="7FEBA8B7" w:rsidTr="005129D5">
                                <w:trPr>
                                  <w:trHeight w:val="2550"/>
                                </w:trPr>
                                <w:tc>
                                  <w:tcPr>
                                    <w:tcW w:w="5768" w:type="dxa"/>
                                    <w:shd w:val="clear" w:color="auto" w:fill="auto"/>
                                  </w:tcPr>
                                  <w:p w14:paraId="63C6EC25" w14:textId="77777777" w:rsidR="00713A0C" w:rsidRPr="00E71733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  <w:p w14:paraId="615E3D14" w14:textId="77777777" w:rsidR="00713A0C" w:rsidRPr="007F4A12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E71733">
                                      <w:rPr>
                                        <w:szCs w:val="24"/>
                                      </w:rPr>
                                      <w:sym w:font="Symbol" w:char="F022"/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ta có:</w:t>
                                    </w:r>
                                  </w:p>
                                  <w:p w14:paraId="775A08D8" w14:textId="77777777" w:rsidR="00713A0C" w:rsidRPr="007F4A12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(giao hoán)</w:t>
                                    </w:r>
                                  </w:p>
                                  <w:p w14:paraId="54124BD7" w14:textId="77777777" w:rsidR="00713A0C" w:rsidRPr="007F4A12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c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5CF45D3B" w14:textId="77777777" w:rsidR="00713A0C" w:rsidRPr="007F4A12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5A99061" w14:textId="77777777" w:rsidR="00713A0C" w:rsidRPr="00B34665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93" w:type="dxa"/>
                                    <w:shd w:val="clear" w:color="auto" w:fill="auto"/>
                                  </w:tcPr>
                                  <w:p w14:paraId="75149AF3" w14:textId="2E6F799F" w:rsidR="00713A0C" w:rsidRDefault="00C966E1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493" w:dyaOrig="2268" w14:anchorId="73F14C8C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628" type="#_x0000_t75" style="width:135.75pt;height:57.75pt" o:ole="">
                                          <v:imagedata r:id="rId14" o:title=""/>
                                        </v:shape>
                                        <o:OLEObject Type="Embed" ProgID="Visio.Drawing.11" ShapeID="_x0000_i1628" DrawAspect="Content" ObjectID="_1686769400" r:id="rId15"/>
                                      </w:object>
                                    </w:r>
                                    <w:r w:rsidR="00713A0C"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537" w:dyaOrig="2524" w14:anchorId="0B129ABD">
                                        <v:shape id="_x0000_i1629" type="#_x0000_t75" style="width:136.5pt;height:63pt" o:ole="">
                                          <v:imagedata r:id="rId16" o:title=""/>
                                        </v:shape>
                                        <o:OLEObject Type="Embed" ProgID="Visio.Drawing.11" ShapeID="_x0000_i1629" DrawAspect="Content" ObjectID="_1686769401" r:id="rId17"/>
                                      </w:object>
                                    </w:r>
                                  </w:p>
                                  <w:p w14:paraId="32894195" w14:textId="77777777" w:rsidR="00713A0C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2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82.25pt;mso-position-horizontal-relative:char;mso-position-vertical-relative:line" coordorigin="-123,-46" coordsize="65134,1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">
                <v:shape id="Rectangle: Diagonal Corners Rounded 2" o:spid="_x0000_s1076" style="position:absolute;width:65011;height:11143;visibility:visible;mso-wrap-style:square;v-text-anchor:middle" coordsize="6501130,11143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" adj="-11796480,,5400" path="m10553,l6471622,v16297,,29508,13211,29508,29508l6501130,1103788v,5828,-4725,10553,-10553,10553l29508,1114341c13211,1114341,,1101130,,1084833l,10553c,4725,4725,,1055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53,0;6471622,0;6501130,29508;6501130,1103788;6490577,1114341;29508,1114341;0,1084833;0,10553;10553,0" o:connectangles="0,0,0,0,0,0,0,0,0" textboxrect="0,0,6501130,1114341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608F13FF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FF0350" w14:textId="4068332B" w:rsidR="001601D8" w:rsidRPr="00162692" w:rsidRDefault="001601D8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CD603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  <w:t>Tính chất của phép cộng các vectơ</w:t>
                        </w:r>
                      </w:p>
                      <w:tbl>
                        <w:tblPr>
                          <w:tblStyle w:val="TableGrid"/>
                          <w:tblW w:w="996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dotted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5768"/>
                          <w:gridCol w:w="4193"/>
                        </w:tblGrid>
                        <w:tr w:rsidR="00713A0C" w14:paraId="56A5BAC8" w14:textId="7FEBA8B7" w:rsidTr="005129D5">
                          <w:trPr>
                            <w:trHeight w:val="2550"/>
                          </w:trPr>
                          <w:tc>
                            <w:tcPr>
                              <w:tcW w:w="5768" w:type="dxa"/>
                              <w:shd w:val="clear" w:color="auto" w:fill="auto"/>
                            </w:tcPr>
                            <w:p w14:paraId="63C6EC25" w14:textId="77777777" w:rsidR="00713A0C" w:rsidRPr="00E71733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  <w:p w14:paraId="615E3D14" w14:textId="77777777" w:rsidR="00713A0C" w:rsidRPr="007F4A12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</w:t>
                              </w:r>
                              <w:r w:rsidRPr="00E71733">
                                <w:rPr>
                                  <w:szCs w:val="24"/>
                                </w:rPr>
                                <w:sym w:font="Symbol" w:char="F022"/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ta có:</w:t>
                              </w:r>
                            </w:p>
                            <w:p w14:paraId="775A08D8" w14:textId="77777777" w:rsidR="00713A0C" w:rsidRPr="007F4A12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(giao hoán)</w:t>
                              </w:r>
                            </w:p>
                            <w:p w14:paraId="54124BD7" w14:textId="77777777" w:rsidR="00713A0C" w:rsidRPr="007F4A12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c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5CF45D3B" w14:textId="77777777" w:rsidR="00713A0C" w:rsidRPr="007F4A12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</w:p>
                            <w:p w14:paraId="25A99061" w14:textId="77777777" w:rsidR="00713A0C" w:rsidRPr="00B34665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93" w:type="dxa"/>
                              <w:shd w:val="clear" w:color="auto" w:fill="auto"/>
                            </w:tcPr>
                            <w:p w14:paraId="75149AF3" w14:textId="2E6F799F" w:rsidR="00713A0C" w:rsidRDefault="00C966E1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493" w:dyaOrig="2268" w14:anchorId="73F14C8C">
                                  <v:shape id="_x0000_i1628" type="#_x0000_t75" style="width:135.75pt;height:57.75pt" o:ole="">
                                    <v:imagedata r:id="rId14" o:title=""/>
                                  </v:shape>
                                  <o:OLEObject Type="Embed" ProgID="Visio.Drawing.11" ShapeID="_x0000_i1628" DrawAspect="Content" ObjectID="_1686769400" r:id="rId18"/>
                                </w:object>
                              </w:r>
                              <w:r w:rsidR="00713A0C"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537" w:dyaOrig="2524" w14:anchorId="0B129ABD">
                                  <v:shape id="_x0000_i1629" type="#_x0000_t75" style="width:136.5pt;height:63pt" o:ole="">
                                    <v:imagedata r:id="rId16" o:title=""/>
                                  </v:shape>
                                  <o:OLEObject Type="Embed" ProgID="Visio.Drawing.11" ShapeID="_x0000_i1629" DrawAspect="Content" ObjectID="_1686769401" r:id="rId19"/>
                                </w:object>
                              </w:r>
                            </w:p>
                            <w:p w14:paraId="32894195" w14:textId="77777777" w:rsidR="00713A0C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4DFBE9" w14:textId="77777777" w:rsidR="009F53A9" w:rsidRPr="00020BA6" w:rsidRDefault="009F53A9" w:rsidP="00EC13D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6C5DF08" wp14:editId="28121D8D">
                <wp:extent cx="6613043" cy="4207844"/>
                <wp:effectExtent l="0" t="0" r="16510" b="21590"/>
                <wp:docPr id="2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3043" cy="4207844"/>
                          <a:chOff x="-12333" y="-4628"/>
                          <a:chExt cx="6511333" cy="2034207"/>
                        </a:xfrm>
                      </wpg:grpSpPr>
                      <wps:wsp>
                        <wps:cNvPr id="252" name="Rectangle: Diagonal Corners Rounded 252"/>
                        <wps:cNvSpPr/>
                        <wps:spPr>
                          <a:xfrm>
                            <a:off x="-9" y="-32"/>
                            <a:ext cx="6499009" cy="202961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94E77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7FAB3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565" w:type="dxa"/>
                                <w:tblInd w:w="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539"/>
                                <w:gridCol w:w="4026"/>
                              </w:tblGrid>
                              <w:tr w:rsidR="00713A0C" w:rsidRPr="00C57F8D" w14:paraId="0EEAF084" w14:textId="77777777" w:rsidTr="005129D5">
                                <w:trPr>
                                  <w:trHeight w:val="5678"/>
                                </w:trPr>
                                <w:tc>
                                  <w:tcPr>
                                    <w:tcW w:w="5539" w:type="dxa"/>
                                    <w:shd w:val="clear" w:color="auto" w:fill="auto"/>
                                  </w:tcPr>
                                  <w:p w14:paraId="57B37984" w14:textId="77777777" w:rsidR="00713A0C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5770E8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1B49B298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75552B6F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Vectơ đối</w:t>
                                    </w:r>
                                  </w:p>
                                  <w:p w14:paraId="5F7046B2" w14:textId="77777777" w:rsidR="00713A0C" w:rsidRPr="00C57F8D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ind w:left="345" w:hanging="54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Vectơ có cùng độ dài và 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, kí hiệu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715500CA" w14:textId="77777777" w:rsidR="00713A0C" w:rsidRPr="00C57F8D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650C3553" w14:textId="77777777" w:rsidR="00713A0C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0669961" w14:textId="77777777" w:rsidR="00713A0C" w:rsidRPr="00C57F8D" w:rsidRDefault="00713A0C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1B16EB1E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59469F4F" w14:textId="0CEAF4D0" w:rsidR="00713A0C" w:rsidRPr="00CA01C2" w:rsidRDefault="00F94ED9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-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2CBE8C7B" w14:textId="77777777" w:rsidR="00CA01C2" w:rsidRPr="00CA01C2" w:rsidRDefault="00CA01C2" w:rsidP="00CA01C2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55A897F" w14:textId="6800505A" w:rsidR="00713A0C" w:rsidRPr="005770E8" w:rsidRDefault="00CA01C2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</w:rPr>
                                      <w:t xml:space="preserve">     </w:t>
                                    </w:r>
                                  </w:p>
                                  <w:p w14:paraId="7D5980E9" w14:textId="77777777" w:rsidR="00713A0C" w:rsidRPr="00C57F8D" w:rsidRDefault="00713A0C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6DB35830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Áp dụng</w:t>
                                    </w:r>
                                  </w:p>
                                  <w:p w14:paraId="144B18DC" w14:textId="58EA0056" w:rsidR="00713A0C" w:rsidRPr="000E0D85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I là trung điểm của AB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41BCA6C" w14:textId="42EB2EA5" w:rsidR="000E0D85" w:rsidRPr="00C57F8D" w:rsidRDefault="000E0D85" w:rsidP="000E0D85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3694CA0" wp14:editId="3E067E9A">
                                          <wp:extent cx="1846053" cy="373554"/>
                                          <wp:effectExtent l="0" t="0" r="1905" b="7620"/>
                                          <wp:docPr id="489" name="Picture 4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4384" cy="3752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005674C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A588B01" w14:textId="77777777" w:rsidR="00713A0C" w:rsidRPr="00C57F8D" w:rsidRDefault="00713A0C" w:rsidP="00A374D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 là trọng tâm của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ABC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01D96847" w14:textId="77777777" w:rsidR="00713A0C" w:rsidRPr="00C57F8D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C822724" w14:textId="77777777" w:rsidR="00713A0C" w:rsidRPr="00C57F8D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026" w:type="dxa"/>
                                    <w:shd w:val="clear" w:color="auto" w:fill="auto"/>
                                  </w:tcPr>
                                  <w:p w14:paraId="21719091" w14:textId="10E1B2BA" w:rsidR="00713A0C" w:rsidRPr="00C57F8D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923B66" wp14:editId="2DFD89E1">
                                          <wp:extent cx="1381125" cy="1251072"/>
                                          <wp:effectExtent l="0" t="0" r="0" b="6350"/>
                                          <wp:docPr id="482" name="Picture 482" descr="Phép cộng, trừ các vector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68" descr="Phép cộng, trừ các vector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85585" cy="12551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CC3C19A" w14:textId="221D4525" w:rsidR="00713A0C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54865F9" wp14:editId="7FABC844">
                                          <wp:extent cx="1250831" cy="1192700"/>
                                          <wp:effectExtent l="0" t="0" r="6985" b="7620"/>
                                          <wp:docPr id="486" name="Picture 486" descr="Tổng và hiệu của hai vectơ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0" descr="Tổng và hiệu của hai vectơ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56305" cy="11979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20EE85F" w14:textId="45A47DD4" w:rsidR="00CA01C2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F3514D9" wp14:editId="52C9AA06">
                                          <wp:extent cx="1620131" cy="1216337"/>
                                          <wp:effectExtent l="0" t="0" r="0" b="3175"/>
                                          <wp:docPr id="487" name="Picture 487" descr="Hình học 10/Chương I/§2. Tổng và hiệu của hai vectơ – VLOS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2" descr="Hình học 10/Chương I/§2. Tổng và hiệu của hai vectơ – VLOS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21374" cy="121727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A7AB77" w14:textId="77777777" w:rsidR="00713A0C" w:rsidRPr="00C57F8D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635CCB7" w14:textId="5ED37E92" w:rsidR="00713A0C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869D3B0" w14:textId="7242C2BD" w:rsidR="00CA01C2" w:rsidRPr="00C57F8D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86800E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8F78ED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C2F7751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01348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48A0D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64F3FBC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4CCACA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0C89C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0DEAA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EF3F29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5700D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C7A57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2FDE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743C1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31699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AD752B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3" name="Group 25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4" name="Rectangle: Folded Corner 25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74B0E2" w14:textId="391655AB" w:rsidR="009F53A9" w:rsidRDefault="009F53A9" w:rsidP="009F53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6C5DF08" id="_x0000_s1080" style="width:520.7pt;height:331.35pt;mso-position-horizontal-relative:char;mso-position-vertical-relative:line" coordorigin="-123,-46" coordsize="65113,20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">
                <v:shape id="Rectangle: Diagonal Corners Rounded 252" o:spid="_x0000_s1081" style="position:absolute;width:64990;height:20295;visibility:visible;mso-wrap-style:square;v-text-anchor:middle" coordsize="6499009,20296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" adj="-11796480,,5400" path="m19220,l6445265,v29682,,53744,24062,53744,53744l6499009,2010391v,10615,-8605,19220,-19220,19220l53744,2029611c24062,2029611,,2005549,,1975867l,19220c,8605,8605,,1922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9220,0;6445265,0;6499009,53744;6499009,2010391;6479789,2029611;53744,2029611;0,1975867;0,19220;19220,0" o:connectangles="0,0,0,0,0,0,0,0,0" textboxrect="0,0,6499009,2029611"/>
                  <v:textbox>
                    <w:txbxContent>
                      <w:p w14:paraId="0094E77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7FAB3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565" w:type="dxa"/>
                          <w:tblInd w:w="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539"/>
                          <w:gridCol w:w="4026"/>
                        </w:tblGrid>
                        <w:tr w:rsidR="00713A0C" w:rsidRPr="00C57F8D" w14:paraId="0EEAF084" w14:textId="77777777" w:rsidTr="005129D5">
                          <w:trPr>
                            <w:trHeight w:val="5678"/>
                          </w:trPr>
                          <w:tc>
                            <w:tcPr>
                              <w:tcW w:w="5539" w:type="dxa"/>
                              <w:shd w:val="clear" w:color="auto" w:fill="auto"/>
                            </w:tcPr>
                            <w:p w14:paraId="57B37984" w14:textId="77777777" w:rsidR="00713A0C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5770E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sym w:font="Wingdings" w:char="F071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1B49B298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75552B6F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Vectơ đối</w:t>
                              </w:r>
                            </w:p>
                            <w:p w14:paraId="5F7046B2" w14:textId="77777777" w:rsidR="00713A0C" w:rsidRPr="00C57F8D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345" w:hanging="54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Vectơ có cùng độ dài và 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kí hiệu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715500CA" w14:textId="77777777" w:rsidR="00713A0C" w:rsidRPr="00C57F8D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BA</m:t>
                                    </m:r>
                                  </m:e>
                                </m:acc>
                              </m:oMath>
                            </w:p>
                            <w:p w14:paraId="650C3553" w14:textId="77777777" w:rsidR="00713A0C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20669961" w14:textId="77777777" w:rsidR="00713A0C" w:rsidRPr="00C57F8D" w:rsidRDefault="00713A0C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1B16EB1E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59469F4F" w14:textId="0CEAF4D0" w:rsidR="00713A0C" w:rsidRPr="00CA01C2" w:rsidRDefault="00F94ED9" w:rsidP="00A374D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-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2CBE8C7B" w14:textId="77777777" w:rsidR="00CA01C2" w:rsidRPr="00CA01C2" w:rsidRDefault="00CA01C2" w:rsidP="00CA01C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055A897F" w14:textId="6800505A" w:rsidR="00713A0C" w:rsidRPr="005770E8" w:rsidRDefault="00CA01C2" w:rsidP="00A374D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</w:t>
                              </w:r>
                            </w:p>
                            <w:p w14:paraId="7D5980E9" w14:textId="77777777" w:rsidR="00713A0C" w:rsidRPr="00C57F8D" w:rsidRDefault="00713A0C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6DB35830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Áp dụng</w:t>
                              </w:r>
                            </w:p>
                            <w:p w14:paraId="144B18DC" w14:textId="58EA0056" w:rsidR="00713A0C" w:rsidRPr="000E0D85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I là trung điểm của AB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241BCA6C" w14:textId="42EB2EA5" w:rsidR="000E0D85" w:rsidRPr="00C57F8D" w:rsidRDefault="000E0D85" w:rsidP="000E0D85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3694CA0" wp14:editId="3E067E9A">
                                    <wp:extent cx="1846053" cy="373554"/>
                                    <wp:effectExtent l="0" t="0" r="1905" b="7620"/>
                                    <wp:docPr id="489" name="Picture 4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4384" cy="3752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005674C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</w:p>
                            <w:p w14:paraId="0A588B01" w14:textId="77777777" w:rsidR="00713A0C" w:rsidRPr="00C57F8D" w:rsidRDefault="00713A0C" w:rsidP="00A374D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 là trọng tâm của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44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ABC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01D96847" w14:textId="77777777" w:rsidR="00713A0C" w:rsidRPr="00C57F8D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C822724" w14:textId="77777777" w:rsidR="00713A0C" w:rsidRPr="00C57F8D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026" w:type="dxa"/>
                              <w:shd w:val="clear" w:color="auto" w:fill="auto"/>
                            </w:tcPr>
                            <w:p w14:paraId="21719091" w14:textId="10E1B2BA" w:rsidR="00713A0C" w:rsidRPr="00C57F8D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923B66" wp14:editId="2DFD89E1">
                                    <wp:extent cx="1381125" cy="1251072"/>
                                    <wp:effectExtent l="0" t="0" r="0" b="6350"/>
                                    <wp:docPr id="482" name="Picture 482" descr="Phép cộng, trừ các vector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68" descr="Phép cộng, trừ các vector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5585" cy="12551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CC3C19A" w14:textId="221D4525" w:rsidR="00713A0C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54865F9" wp14:editId="7FABC844">
                                    <wp:extent cx="1250831" cy="1192700"/>
                                    <wp:effectExtent l="0" t="0" r="6985" b="7620"/>
                                    <wp:docPr id="486" name="Picture 486" descr="Tổng và hiệu của hai vectơ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0" descr="Tổng và hiệu của hai vectơ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56305" cy="1197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20EE85F" w14:textId="45A47DD4" w:rsidR="00CA01C2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F3514D9" wp14:editId="52C9AA06">
                                    <wp:extent cx="1620131" cy="1216337"/>
                                    <wp:effectExtent l="0" t="0" r="0" b="3175"/>
                                    <wp:docPr id="487" name="Picture 487" descr="Hình học 10/Chương I/§2. Tổng và hiệu của hai vectơ – VLOS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2" descr="Hình học 10/Chương I/§2. Tổng và hiệu của hai vectơ – VLOS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1374" cy="12172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A7AB77" w14:textId="77777777" w:rsidR="00713A0C" w:rsidRPr="00C57F8D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635CCB7" w14:textId="5ED37E92" w:rsidR="00713A0C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7869D3B0" w14:textId="7242C2BD" w:rsidR="00CA01C2" w:rsidRPr="00C57F8D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86800E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8F78ED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C2F7751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01348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48A0D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64F3FBC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4CCACA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0C89C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0DEAA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EF3F29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5700D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C7A57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2FDE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743C1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31699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AD752B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3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Rectangle: Folded Corner 254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<v:textbox>
                      <w:txbxContent>
                        <w:p w14:paraId="7374B0E2" w14:textId="391655AB" w:rsidR="009F53A9" w:rsidRDefault="009F53A9" w:rsidP="009F53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0AC952F1" w:rsidR="008A36A9" w:rsidRPr="00020BA6" w:rsidRDefault="008A36A9" w:rsidP="00EC13D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7FA85D" wp14:editId="495F4AB9">
                <wp:extent cx="6615203" cy="1790699"/>
                <wp:effectExtent l="0" t="0" r="14605" b="19685"/>
                <wp:docPr id="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3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02FC32" w14:textId="3574F988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29DA43E" w14:textId="77777777" w:rsidR="00D152CB" w:rsidRPr="00C966E1" w:rsidRDefault="00E62F77" w:rsidP="00A374D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Vectơ – không là vectơ có điểm đầu và điểm cuối trùng nhau, kí hiệu </w: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31BFC9A0">
                                  <v:shape id="_x0000_i1630" type="#_x0000_t75" style="width:10.5pt;height:16.5pt" o:ole="">
                                    <v:imagedata r:id="rId24" o:title=""/>
                                  </v:shape>
                                  <o:OLEObject Type="Embed" ProgID="Equation.DSMT4" ShapeID="_x0000_i1630" DrawAspect="Content" ObjectID="_1686769402" r:id="rId25"/>
                                </w:objec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4B281A9" w14:textId="77777777" w:rsidR="00D152CB" w:rsidRPr="00C966E1" w:rsidRDefault="00D152CB" w:rsidP="00A374D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800" w:dyaOrig="320" w14:anchorId="25A6D106">
                                  <v:shape id="_x0000_i1631" type="#_x0000_t75" style="width:39.75pt;height:16.5pt" o:ole="">
                                    <v:imagedata r:id="rId26" o:title=""/>
                                  </v:shape>
                                  <o:OLEObject Type="Embed" ProgID="Equation.DSMT4" ShapeID="_x0000_i1631" DrawAspect="Content" ObjectID="_1686769403" r:id="rId27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22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A.</w:t>
                              </w:r>
                            </w:p>
                            <w:p w14:paraId="7F2537DD" w14:textId="77777777" w:rsidR="00D152CB" w:rsidRPr="00C966E1" w:rsidRDefault="00D152CB" w:rsidP="00A374D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0BAD9B1D">
                                  <v:shape id="_x0000_i1632" type="#_x0000_t75" style="width:10.5pt;height:16.5pt" o:ole="">
                                    <v:imagedata r:id="rId28" o:title=""/>
                                  </v:shape>
                                  <o:OLEObject Type="Embed" ProgID="Equation.DSMT4" ShapeID="_x0000_i1632" DrawAspect="Content" ObjectID="_1686769404" r:id="rId29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cùng phương, cùng hướng với mọi vectơ.</w:t>
                              </w:r>
                            </w:p>
                            <w:p w14:paraId="51DD19C9" w14:textId="77777777" w:rsidR="00D152CB" w:rsidRPr="00C966E1" w:rsidRDefault="00D152CB" w:rsidP="00A374D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340" w14:anchorId="1E246966">
                                  <v:shape id="_x0000_i1633" type="#_x0000_t75" style="width:13.5pt;height:17.25pt" o:ole="">
                                    <v:imagedata r:id="rId30" o:title=""/>
                                  </v:shape>
                                  <o:OLEObject Type="Embed" ProgID="Equation.DSMT4" ShapeID="_x0000_i1633" DrawAspect="Content" ObjectID="_1686769405" r:id="rId31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= 0.</w:t>
                              </w:r>
                            </w:p>
                            <w:p w14:paraId="2A3321A4" w14:textId="77777777" w:rsidR="00D152CB" w:rsidRPr="00C966E1" w:rsidRDefault="00D152CB" w:rsidP="00A374D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A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A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760" w:dyaOrig="320" w14:anchorId="75EC3AEE">
                                  <v:shape id="_x0000_i1634" type="#_x0000_t75" style="width:38.25pt;height:16.5pt" o:ole="">
                                    <v:imagedata r:id="rId32" o:title=""/>
                                  </v:shape>
                                  <o:OLEObject Type="Embed" ProgID="Equation.DSMT4" ShapeID="_x0000_i1634" DrawAspect="Content" ObjectID="_1686769406" r:id="rId33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891D850" w14:textId="069E6075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E24603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79981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7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">
                <v:shape id="Rectangle: Diagonal Corners Rounded 13" o:spid="_x0000_s108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02FC32" w14:textId="3574F988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29DA43E" w14:textId="77777777" w:rsidR="00D152CB" w:rsidRPr="00C966E1" w:rsidRDefault="00E62F77" w:rsidP="00A374D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D152CB"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Vectơ – không là vectơ có điểm đầu và điểm cuối trùng nhau, kí hiệu </w:t>
                        </w:r>
                        <w:r w:rsidR="00D152CB"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31BFC9A0">
                            <v:shape id="_x0000_i1630" type="#_x0000_t75" style="width:10.5pt;height:16.5pt" o:ole="">
                              <v:imagedata r:id="rId24" o:title=""/>
                            </v:shape>
                            <o:OLEObject Type="Embed" ProgID="Equation.DSMT4" ShapeID="_x0000_i1630" DrawAspect="Content" ObjectID="_1686769402" r:id="rId34"/>
                          </w:object>
                        </w:r>
                        <w:r w:rsidR="00D152CB"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74B281A9" w14:textId="77777777" w:rsidR="00D152CB" w:rsidRPr="00C966E1" w:rsidRDefault="00D152CB" w:rsidP="00A374D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800" w:dyaOrig="320" w14:anchorId="25A6D106">
                            <v:shape id="_x0000_i1631" type="#_x0000_t75" style="width:39.75pt;height:16.5pt" o:ole="">
                              <v:imagedata r:id="rId26" o:title=""/>
                            </v:shape>
                            <o:OLEObject Type="Embed" ProgID="Equation.DSMT4" ShapeID="_x0000_i1631" DrawAspect="Content" ObjectID="_1686769403" r:id="rId35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22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A.</w:t>
                        </w:r>
                      </w:p>
                      <w:p w14:paraId="7F2537DD" w14:textId="77777777" w:rsidR="00D152CB" w:rsidRPr="00C966E1" w:rsidRDefault="00D152CB" w:rsidP="00A374D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0BAD9B1D">
                            <v:shape id="_x0000_i1632" type="#_x0000_t75" style="width:10.5pt;height:16.5pt" o:ole="">
                              <v:imagedata r:id="rId28" o:title=""/>
                            </v:shape>
                            <o:OLEObject Type="Embed" ProgID="Equation.DSMT4" ShapeID="_x0000_i1632" DrawAspect="Content" ObjectID="_1686769404" r:id="rId36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cùng phương, cùng hướng với mọi vectơ.</w:t>
                        </w:r>
                      </w:p>
                      <w:p w14:paraId="51DD19C9" w14:textId="77777777" w:rsidR="00D152CB" w:rsidRPr="00C966E1" w:rsidRDefault="00D152CB" w:rsidP="00A374D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9" w:dyaOrig="340" w14:anchorId="1E246966">
                            <v:shape id="_x0000_i1633" type="#_x0000_t75" style="width:13.5pt;height:17.25pt" o:ole="">
                              <v:imagedata r:id="rId30" o:title=""/>
                            </v:shape>
                            <o:OLEObject Type="Embed" ProgID="Equation.DSMT4" ShapeID="_x0000_i1633" DrawAspect="Content" ObjectID="_1686769405" r:id="rId37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= 0.</w:t>
                        </w:r>
                      </w:p>
                      <w:p w14:paraId="2A3321A4" w14:textId="77777777" w:rsidR="00D152CB" w:rsidRPr="00C966E1" w:rsidRDefault="00D152CB" w:rsidP="00A374D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A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A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760" w:dyaOrig="320" w14:anchorId="75EC3AEE">
                            <v:shape id="_x0000_i1634" type="#_x0000_t75" style="width:38.25pt;height:16.5pt" o:ole="">
                              <v:imagedata r:id="rId32" o:title=""/>
                            </v:shape>
                            <o:OLEObject Type="Embed" ProgID="Equation.DSMT4" ShapeID="_x0000_i1634" DrawAspect="Content" ObjectID="_1686769406" r:id="rId38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5891D850" w14:textId="069E6075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E24603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79981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020BA6" w:rsidRDefault="00162692" w:rsidP="00EC13D0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020BA6" w:rsidRDefault="00993994" w:rsidP="00EC13D0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22C9654E">
                <wp:extent cx="6547104" cy="1628774"/>
                <wp:effectExtent l="0" t="19050" r="25400" b="1016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28774"/>
                          <a:chOff x="0" y="0"/>
                          <a:chExt cx="6547104" cy="1582630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2"/>
                            <a:ext cx="6547104" cy="132186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29DE0FD2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DAC7B4F" w14:textId="32A1FF0A" w:rsidR="005079A7" w:rsidRPr="00C57F8D" w:rsidRDefault="0014637E" w:rsidP="00A374D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Quy tắc cộng 3 diểm: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 w:rsidR="005079A7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5079A7" w:rsidRPr="00765122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65122" w:rsidRPr="00765122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>(</w:t>
                              </w:r>
                              <w:r w:rsidR="005079A7" w:rsidRPr="00765122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9A7" w:rsidRP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giữa giống, vecto chạy xuôi</w:t>
                              </w:r>
                              <w:r w:rsid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A42D297" w14:textId="36B7576F" w:rsidR="0014637E" w:rsidRPr="00C57F8D" w:rsidRDefault="0014637E" w:rsidP="00A374D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>Quy tắc trừ</w:t>
                              </w:r>
                              <m:oMath>
                                <m:r>
                                  <w:rPr>
                                    <w:rFonts w:ascii="Cambria Math" w:eastAsia="Times New Roman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 w:rsidR="00B619F5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 w:rsidR="005079A7"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 </w:t>
                              </w:r>
                              <w:r w:rsidR="00765122"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>(</w:t>
                              </w:r>
                              <w:r w:rsidR="005079A7" w:rsidRPr="005079A7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9A7" w:rsidRPr="005079A7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đầu giống, vecto chạy ngược</w:t>
                              </w:r>
                              <w:r w:rsid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D8DA930" w14:textId="7095D2A1" w:rsidR="0014637E" w:rsidRPr="005770E8" w:rsidRDefault="0014637E" w:rsidP="0014637E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0D352B8" w14:textId="77777777" w:rsidR="0014637E" w:rsidRPr="004E4A10" w:rsidRDefault="0014637E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8E59DA7" w14:textId="42379696" w:rsidR="00FB0A8E" w:rsidRPr="00F64434" w:rsidRDefault="00FB0A8E" w:rsidP="00FB0A8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</w:t>
                                        </w:r>
                                        <w:r w:rsidR="00C523E1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 giải bằng quy tắc 3 điểm</w:t>
                                        </w:r>
                                      </w:p>
                                      <w:p w14:paraId="4CDFFA22" w14:textId="49E0AE78" w:rsidR="00E62F77" w:rsidRPr="00F64434" w:rsidRDefault="00E62F77" w:rsidP="00FB0A8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28.25pt;mso-position-horizontal-relative:char;mso-position-vertical-relative:line" coordsize="65471,15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">
                <v:shape id="Rectangle: Diagonal Corners Rounded 1" o:spid="_x0000_s1110" style="position:absolute;top:2607;width:65471;height:1321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5042;6547104,1309350;6532329,1321868;112179,1321868;0,1226826;0,12518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29DE0FD2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DAC7B4F" w14:textId="32A1FF0A" w:rsidR="005079A7" w:rsidRPr="00C57F8D" w:rsidRDefault="0014637E" w:rsidP="00A374D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Quy tắc cộng 3 diểm: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BC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  <w:r w:rsidR="005079A7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 </w:t>
                        </w:r>
                        <w:r w:rsidR="005079A7" w:rsidRPr="00765122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765122" w:rsidRPr="00765122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>(</w:t>
                        </w:r>
                        <w:r w:rsidR="005079A7" w:rsidRPr="00765122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="005079A7"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giữa giống, vecto chạy xuôi</w:t>
                        </w:r>
                        <w:r w:rsid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7A42D297" w14:textId="36B7576F" w:rsidR="0014637E" w:rsidRPr="00C57F8D" w:rsidRDefault="0014637E" w:rsidP="00A374D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>Quy tắc trừ</w:t>
                        </w:r>
                        <m:oMath>
                          <m:r>
                            <w:rPr>
                              <w:rFonts w:ascii="Cambria Math" w:eastAsia="Times New Roman" w:hAnsi="Cambria Math" w:cs="Chu Van 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szCs w:val="24"/>
                            </w:rPr>
                            <m:t xml:space="preserve"> 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szCs w:val="24"/>
                            </w:rPr>
                            <m:t>-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B619F5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AB</m:t>
                              </m:r>
                            </m:e>
                          </m:acc>
                        </m:oMath>
                        <w:r w:rsidR="005079A7">
                          <w:rPr>
                            <w:rFonts w:ascii="Chu Van An" w:eastAsia="Times New Roman" w:hAnsi="Chu Van An" w:cs="Chu Van An"/>
                            <w:i/>
                          </w:rPr>
                          <w:t xml:space="preserve">      </w:t>
                        </w:r>
                        <w:r w:rsidR="00765122">
                          <w:rPr>
                            <w:rFonts w:ascii="Chu Van An" w:eastAsia="Times New Roman" w:hAnsi="Chu Van An" w:cs="Chu Van An"/>
                            <w:i/>
                          </w:rPr>
                          <w:t>(</w:t>
                        </w:r>
                        <w:r w:rsidR="005079A7" w:rsidRPr="005079A7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="005079A7" w:rsidRPr="005079A7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đầu giống, vecto chạy ngược</w:t>
                        </w:r>
                        <w:r w:rsid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7D8DA930" w14:textId="7095D2A1" w:rsidR="0014637E" w:rsidRPr="005770E8" w:rsidRDefault="0014637E" w:rsidP="0014637E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30D352B8" w14:textId="77777777" w:rsidR="0014637E" w:rsidRPr="004E4A10" w:rsidRDefault="0014637E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39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8E59DA7" w14:textId="42379696" w:rsidR="00FB0A8E" w:rsidRPr="00F64434" w:rsidRDefault="00FB0A8E" w:rsidP="00FB0A8E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</w:t>
                                  </w:r>
                                  <w:r w:rsidR="00C523E1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 giải bằng quy tắc 3 điểm</w:t>
                                  </w:r>
                                </w:p>
                                <w:p w14:paraId="4CDFFA22" w14:textId="49E0AE78" w:rsidR="00E62F77" w:rsidRPr="00F64434" w:rsidRDefault="00E62F77" w:rsidP="00FB0A8E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020BA6" w:rsidRDefault="00EC5D1C" w:rsidP="00EC13D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bookmarkEnd w:id="0"/>
    <w:p w14:paraId="20B2D47C" w14:textId="77777777" w:rsidR="00FB0A8E" w:rsidRPr="00020BA6" w:rsidRDefault="00FB0A8E" w:rsidP="00A374D6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ba điểm phân biệt </w:t>
      </w:r>
      <w:r w:rsidRPr="00020BA6">
        <w:rPr>
          <w:rFonts w:ascii="Chu Van An" w:hAnsi="Chu Van An" w:cs="Chu Van An"/>
          <w:position w:val="-10"/>
          <w:sz w:val="24"/>
          <w:szCs w:val="24"/>
          <w:lang w:val="fr-FR"/>
        </w:rPr>
        <w:object w:dxaOrig="735" w:dyaOrig="315" w14:anchorId="2076792D">
          <v:shape id="_x0000_i1025" type="#_x0000_t75" style="width:36.75pt;height:15.75pt" o:ole="">
            <v:imagedata r:id="rId40" o:title=""/>
          </v:shape>
          <o:OLEObject Type="Embed" ProgID="Equation.DSMT4" ShapeID="_x0000_i1025" DrawAspect="Content" ObjectID="_1686768797" r:id="rId41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 Khẳng định nào sau đây luôn đúng?</w:t>
      </w:r>
    </w:p>
    <w:p w14:paraId="078E6D1F" w14:textId="24ABD64F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515" w:dyaOrig="345" w14:anchorId="7C1388D6">
          <v:shape id="_x0000_i1026" type="#_x0000_t75" style="width:76.5pt;height:18pt" o:ole="">
            <v:imagedata r:id="rId42" o:title=""/>
          </v:shape>
          <o:OLEObject Type="Embed" ProgID="Equation.DSMT4" ShapeID="_x0000_i1026" DrawAspect="Content" ObjectID="_1686768798" r:id="rId43"/>
        </w:objec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1475839D">
          <v:shape id="_x0000_i1027" type="#_x0000_t75" style="width:72.75pt;height:18pt" o:ole="">
            <v:imagedata r:id="rId44" o:title=""/>
          </v:shape>
          <o:OLEObject Type="Embed" ProgID="Equation.DSMT4" ShapeID="_x0000_i1027" DrawAspect="Content" ObjectID="_1686768799" r:id="rId45"/>
        </w:objec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FCEA17" w14:textId="6F49652B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40" w:dyaOrig="345" w14:anchorId="7B46D9E6">
          <v:shape id="_x0000_i1028" type="#_x0000_t75" style="width:1in;height:18pt" o:ole="">
            <v:imagedata r:id="rId46" o:title=""/>
          </v:shape>
          <o:OLEObject Type="Embed" ProgID="Equation.DSMT4" ShapeID="_x0000_i1028" DrawAspect="Content" ObjectID="_1686768800" r:id="rId47"/>
        </w:objec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682251C6">
          <v:shape id="_x0000_i1029" type="#_x0000_t75" style="width:72.75pt;height:18pt" o:ole="">
            <v:imagedata r:id="rId48" o:title=""/>
          </v:shape>
          <o:OLEObject Type="Embed" ProgID="Equation.DSMT4" ShapeID="_x0000_i1029" DrawAspect="Content" ObjectID="_1686768801" r:id="rId49"/>
        </w:objec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AD7E85" w14:textId="52801D45" w:rsidR="00FB0A8E" w:rsidRPr="00020BA6" w:rsidRDefault="00C1221F" w:rsidP="00EC13D0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CDBB26C" w14:textId="5EC7EC4B" w:rsidR="00FB0A8E" w:rsidRPr="00020BA6" w:rsidRDefault="008633BC" w:rsidP="00EC13D0">
      <w:pPr>
        <w:spacing w:line="240" w:lineRule="auto"/>
        <w:ind w:left="1418" w:firstLine="1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="00FB0A8E"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3560" w:dyaOrig="345" w14:anchorId="07A817A3">
          <v:shape id="_x0000_i1030" type="#_x0000_t75" style="width:177.75pt;height:18pt" o:ole="">
            <v:imagedata r:id="rId50" o:title=""/>
          </v:shape>
          <o:OLEObject Type="Embed" ProgID="Equation.DSMT4" ShapeID="_x0000_i1030" DrawAspect="Content" ObjectID="_1686768802" r:id="rId51"/>
        </w:object>
      </w:r>
      <w:r w:rsidR="00FB0A8E"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58A79C" w14:textId="77777777" w:rsidR="00FB0A8E" w:rsidRPr="00020BA6" w:rsidRDefault="00FB0A8E" w:rsidP="00A374D6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ba điểm bất kì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240" w:dyaOrig="270" w14:anchorId="569F819C">
          <v:shape id="_x0000_i1031" type="#_x0000_t75" style="width:12pt;height:12.75pt" o:ole="">
            <v:imagedata r:id="rId52" o:title=""/>
          </v:shape>
          <o:OLEObject Type="Embed" ProgID="Equation.DSMT4" ShapeID="_x0000_i1031" DrawAspect="Content" ObjectID="_1686768803" r:id="rId53"/>
        </w:object>
      </w:r>
      <w:r w:rsidRPr="00020BA6">
        <w:rPr>
          <w:rFonts w:ascii="Chu Van An" w:hAnsi="Chu Van An" w:cs="Chu Van An"/>
          <w:sz w:val="24"/>
          <w:szCs w:val="24"/>
        </w:rPr>
        <w:t xml:space="preserve">,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240" w:dyaOrig="270" w14:anchorId="403C1CC2">
          <v:shape id="_x0000_i1032" type="#_x0000_t75" style="width:12pt;height:12.75pt" o:ole="">
            <v:imagedata r:id="rId54" o:title=""/>
          </v:shape>
          <o:OLEObject Type="Embed" ProgID="Equation.DSMT4" ShapeID="_x0000_i1032" DrawAspect="Content" ObjectID="_1686768804" r:id="rId55"/>
        </w:object>
      </w:r>
      <w:r w:rsidRPr="00020BA6">
        <w:rPr>
          <w:rFonts w:ascii="Chu Van An" w:hAnsi="Chu Van An" w:cs="Chu Van An"/>
          <w:sz w:val="24"/>
          <w:szCs w:val="24"/>
        </w:rPr>
        <w:t xml:space="preserve">,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70" w14:anchorId="5D280535">
          <v:shape id="_x0000_i1033" type="#_x0000_t75" style="width:12pt;height:12.75pt" o:ole="">
            <v:imagedata r:id="rId56" o:title=""/>
          </v:shape>
          <o:OLEObject Type="Embed" ProgID="Equation.DSMT4" ShapeID="_x0000_i1033" DrawAspect="Content" ObjectID="_1686768805" r:id="rId57"/>
        </w:object>
      </w:r>
      <w:r w:rsidRPr="00020BA6">
        <w:rPr>
          <w:rFonts w:ascii="Chu Van An" w:hAnsi="Chu Van An" w:cs="Chu Van An"/>
          <w:sz w:val="24"/>
          <w:szCs w:val="24"/>
        </w:rPr>
        <w:t>. Đẳng thức nào dưới đây đúng?</w:t>
      </w:r>
    </w:p>
    <w:p w14:paraId="6B22E55C" w14:textId="00C20CAB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440" w:dyaOrig="345" w14:anchorId="635CAE13">
          <v:shape id="_x0000_i1034" type="#_x0000_t75" style="width:1in;height:18pt" o:ole="">
            <v:imagedata r:id="rId58" o:title=""/>
          </v:shape>
          <o:OLEObject Type="Embed" ProgID="Equation.DSMT4" ShapeID="_x0000_i1034" DrawAspect="Content" ObjectID="_1686768806" r:id="rId59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="00FB0A8E"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758EF759">
          <v:shape id="_x0000_i1035" type="#_x0000_t75" style="width:76.5pt;height:18pt" o:ole="">
            <v:imagedata r:id="rId60" o:title=""/>
          </v:shape>
          <o:OLEObject Type="Embed" ProgID="Equation.DSMT4" ShapeID="_x0000_i1035" DrawAspect="Content" ObjectID="_1686768807" r:id="rId61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</w:p>
    <w:p w14:paraId="34C5E485" w14:textId="2F6CB4C5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485" w:dyaOrig="345" w14:anchorId="08B4197B">
          <v:shape id="_x0000_i1036" type="#_x0000_t75" style="width:75pt;height:18pt" o:ole="">
            <v:imagedata r:id="rId62" o:title=""/>
          </v:shape>
          <o:OLEObject Type="Embed" ProgID="Equation.DSMT4" ShapeID="_x0000_i1036" DrawAspect="Content" ObjectID="_1686768808" r:id="rId63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="00FB0A8E"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455" w:dyaOrig="345" w14:anchorId="004238D0">
          <v:shape id="_x0000_i1037" type="#_x0000_t75" style="width:72.75pt;height:18pt" o:ole="">
            <v:imagedata r:id="rId64" o:title=""/>
          </v:shape>
          <o:OLEObject Type="Embed" ProgID="Equation.DSMT4" ShapeID="_x0000_i1037" DrawAspect="Content" ObjectID="_1686768809" r:id="rId65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26DCA3F3" w14:textId="65650C4D" w:rsidR="00FB0A8E" w:rsidRPr="00020BA6" w:rsidRDefault="00C1221F" w:rsidP="00EC13D0">
      <w:pPr>
        <w:spacing w:line="240" w:lineRule="auto"/>
        <w:ind w:left="1418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8A6EC0" w14:textId="77777777" w:rsidR="00FB0A8E" w:rsidRPr="00020BA6" w:rsidRDefault="00FB0A8E" w:rsidP="00EC13D0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25" w:dyaOrig="345" w14:anchorId="078A2EBA">
          <v:shape id="_x0000_i1038" type="#_x0000_t75" style="width:71.25pt;height:18pt" o:ole="">
            <v:imagedata r:id="rId66" o:title=""/>
          </v:shape>
          <o:OLEObject Type="Embed" ProgID="Equation.DSMT4" ShapeID="_x0000_i1038" DrawAspect="Content" ObjectID="_1686768810" r:id="rId67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A sai.</w:t>
      </w:r>
    </w:p>
    <w:p w14:paraId="4EC7B4E9" w14:textId="77777777" w:rsidR="00FB0A8E" w:rsidRPr="00020BA6" w:rsidRDefault="00FB0A8E" w:rsidP="00EC13D0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00" w:dyaOrig="345" w14:anchorId="5B2F3AA9">
          <v:shape id="_x0000_i1039" type="#_x0000_t75" style="width:75pt;height:18pt" o:ole="">
            <v:imagedata r:id="rId68" o:title=""/>
          </v:shape>
          <o:OLEObject Type="Embed" ProgID="Equation.DSMT4" ShapeID="_x0000_i1039" DrawAspect="Content" ObjectID="_1686768811" r:id="rId69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B sai.</w:t>
      </w:r>
    </w:p>
    <w:p w14:paraId="5E741D8B" w14:textId="77777777" w:rsidR="00FB0A8E" w:rsidRPr="00020BA6" w:rsidRDefault="00FB0A8E" w:rsidP="00EC13D0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10" w:dyaOrig="345" w14:anchorId="3DEA4A3D">
          <v:shape id="_x0000_i1040" type="#_x0000_t75" style="width:69.75pt;height:18pt" o:ole="">
            <v:imagedata r:id="rId70" o:title=""/>
          </v:shape>
          <o:OLEObject Type="Embed" ProgID="Equation.DSMT4" ShapeID="_x0000_i1040" DrawAspect="Content" ObjectID="_1686768812" r:id="rId71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C sai.</w:t>
      </w:r>
    </w:p>
    <w:p w14:paraId="279E419A" w14:textId="77777777" w:rsidR="00FB0A8E" w:rsidRPr="00020BA6" w:rsidRDefault="00FB0A8E" w:rsidP="00EC13D0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55" w:dyaOrig="345" w14:anchorId="602EE372">
          <v:shape id="_x0000_i1041" type="#_x0000_t75" style="width:72.75pt;height:18pt" o:ole="">
            <v:imagedata r:id="rId64" o:title=""/>
          </v:shape>
          <o:OLEObject Type="Embed" ProgID="Equation.DSMT4" ShapeID="_x0000_i1041" DrawAspect="Content" ObjectID="_1686768813" r:id="rId72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D đúng.</w:t>
      </w:r>
    </w:p>
    <w:p w14:paraId="7D477E31" w14:textId="77777777" w:rsidR="00FB0A8E" w:rsidRPr="00020BA6" w:rsidRDefault="00FB0A8E" w:rsidP="00A374D6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50" w:dyaOrig="285" w14:anchorId="01D86BBA">
          <v:shape id="_x0000_i1042" type="#_x0000_t75" style="width:37.5pt;height:14.25pt" o:ole="">
            <v:imagedata r:id="rId73" o:title=""/>
          </v:shape>
          <o:OLEObject Type="Embed" ProgID="Equation.DSMT4" ShapeID="_x0000_i1042" DrawAspect="Content" ObjectID="_1686768814" r:id="rId74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Đẳng thức nào dưới đây đúng?</w:t>
      </w:r>
    </w:p>
    <w:p w14:paraId="3AC1286B" w14:textId="4AE65119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60" w:dyaOrig="345" w14:anchorId="66A973D8">
          <v:shape id="_x0000_i1043" type="#_x0000_t75" style="width:78pt;height:18pt" o:ole="">
            <v:imagedata r:id="rId75" o:title=""/>
          </v:shape>
          <o:OLEObject Type="Embed" ProgID="Equation.DSMT4" ShapeID="_x0000_i1043" DrawAspect="Content" ObjectID="_1686768815" r:id="rId76"/>
        </w:objec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75" w:dyaOrig="345" w14:anchorId="0DCE04EF">
          <v:shape id="_x0000_i1044" type="#_x0000_t75" style="width:79.5pt;height:18pt" o:ole="">
            <v:imagedata r:id="rId77" o:title=""/>
          </v:shape>
          <o:OLEObject Type="Embed" ProgID="Equation.DSMT4" ShapeID="_x0000_i1044" DrawAspect="Content" ObjectID="_1686768816" r:id="rId78"/>
        </w:object>
      </w:r>
    </w:p>
    <w:p w14:paraId="1F386C36" w14:textId="13AF65F0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60" w:dyaOrig="345" w14:anchorId="339FF8AD">
          <v:shape id="_x0000_i1045" type="#_x0000_t75" style="width:78pt;height:18pt" o:ole="">
            <v:imagedata r:id="rId79" o:title=""/>
          </v:shape>
          <o:OLEObject Type="Embed" ProgID="Equation.DSMT4" ShapeID="_x0000_i1045" DrawAspect="Content" ObjectID="_1686768817" r:id="rId80"/>
        </w:objec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1B13D300">
          <v:shape id="_x0000_i1046" type="#_x0000_t75" style="width:76.5pt;height:18pt" o:ole="">
            <v:imagedata r:id="rId81" o:title=""/>
          </v:shape>
          <o:OLEObject Type="Embed" ProgID="Equation.DSMT4" ShapeID="_x0000_i1046" DrawAspect="Content" ObjectID="_1686768818" r:id="rId82"/>
        </w:object>
      </w:r>
    </w:p>
    <w:p w14:paraId="529C1734" w14:textId="3EF75D30" w:rsidR="00FB0A8E" w:rsidRPr="00020BA6" w:rsidRDefault="00C1221F" w:rsidP="00EC13D0">
      <w:pPr>
        <w:spacing w:after="40" w:line="240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  <w:r w:rsidR="00FB0A8E" w:rsidRPr="00020BA6">
        <w:rPr>
          <w:rFonts w:ascii="Chu Van An" w:eastAsia="Times New Roman" w:hAnsi="Chu Van An" w:cs="Chu Van An"/>
          <w:b/>
          <w:color w:val="0000FF"/>
          <w:sz w:val="24"/>
          <w:szCs w:val="24"/>
        </w:rPr>
        <w:t>.</w:t>
      </w:r>
    </w:p>
    <w:p w14:paraId="4932F996" w14:textId="36C0CF7D" w:rsidR="00FB0A8E" w:rsidRPr="00020BA6" w:rsidRDefault="008633BC" w:rsidP="00EC13D0">
      <w:pPr>
        <w:spacing w:after="40" w:line="240" w:lineRule="auto"/>
        <w:ind w:left="1418"/>
        <w:rPr>
          <w:rFonts w:ascii="Chu Van An" w:eastAsia="Times New Roman" w:hAnsi="Chu Van An" w:cs="Chu Van An"/>
          <w:b/>
          <w:color w:val="000000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="00FB0A8E" w:rsidRPr="00020BA6">
        <w:rPr>
          <w:rFonts w:ascii="Chu Van An" w:eastAsia="Times New Roman" w:hAnsi="Chu Van An" w:cs="Chu Van An"/>
          <w:color w:val="000000"/>
          <w:sz w:val="24"/>
          <w:szCs w:val="24"/>
        </w:rPr>
        <w:t>Theo qui tắc hình bình hành, ta có:</w:t>
      </w:r>
      <w:r w:rsidR="00FB0A8E" w:rsidRPr="00020BA6">
        <w:rPr>
          <w:rFonts w:ascii="Chu Van An" w:eastAsia="Times New Roman" w:hAnsi="Chu Van An" w:cs="Chu Van An"/>
          <w:b/>
          <w:color w:val="000000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62926BC8">
          <v:shape id="_x0000_i1047" type="#_x0000_t75" style="width:76.5pt;height:18pt" o:ole="">
            <v:imagedata r:id="rId81" o:title=""/>
          </v:shape>
          <o:OLEObject Type="Embed" ProgID="Equation.DSMT4" ShapeID="_x0000_i1047" DrawAspect="Content" ObjectID="_1686768819" r:id="rId83"/>
        </w:object>
      </w:r>
    </w:p>
    <w:p w14:paraId="439DC536" w14:textId="77777777" w:rsidR="00FB0A8E" w:rsidRPr="00020BA6" w:rsidRDefault="00FB0A8E" w:rsidP="00A374D6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>Tìm mệnh đề đúng?</w:t>
      </w:r>
    </w:p>
    <w:p w14:paraId="16A37AAB" w14:textId="0682288F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485" w:dyaOrig="330" w14:anchorId="263DCE1F">
          <v:shape id="_x0000_i1048" type="#_x0000_t75" style="width:75pt;height:17.25pt" o:ole="">
            <v:imagedata r:id="rId84" o:title=""/>
          </v:shape>
          <o:OLEObject Type="Embed" ProgID="Equation.DSMT4" ShapeID="_x0000_i1048" DrawAspect="Content" ObjectID="_1686768820" r:id="rId85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20" w:dyaOrig="330" w14:anchorId="2C193568">
          <v:shape id="_x0000_i1049" type="#_x0000_t75" style="width:66pt;height:17.25pt" o:ole="">
            <v:imagedata r:id="rId86" o:title=""/>
          </v:shape>
          <o:OLEObject Type="Embed" ProgID="Equation.DSMT4" ShapeID="_x0000_i1049" DrawAspect="Content" ObjectID="_1686768821" r:id="rId87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18A5A1A1" w14:textId="4A5AAD19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position w:val="-6"/>
          <w:sz w:val="24"/>
          <w:szCs w:val="24"/>
        </w:rPr>
        <w:object w:dxaOrig="1155" w:dyaOrig="345" w14:anchorId="5E22AED2">
          <v:shape id="_x0000_i1050" type="#_x0000_t75" style="width:57.75pt;height:18pt" o:ole="">
            <v:imagedata r:id="rId88" o:title=""/>
          </v:shape>
          <o:OLEObject Type="Embed" ProgID="Equation.DSMT4" ShapeID="_x0000_i1050" DrawAspect="Content" ObjectID="_1686768822" r:id="rId89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73999889">
          <v:shape id="_x0000_i1051" type="#_x0000_t75" style="width:72.75pt;height:18pt" o:ole="">
            <v:imagedata r:id="rId90" o:title=""/>
          </v:shape>
          <o:OLEObject Type="Embed" ProgID="Equation.DSMT4" ShapeID="_x0000_i1051" DrawAspect="Content" ObjectID="_1686768823" r:id="rId91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2536571C" w14:textId="5D30417B" w:rsidR="00FB0A8E" w:rsidRPr="00020BA6" w:rsidRDefault="00C1221F" w:rsidP="00EC13D0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B89ACD" w14:textId="23662929" w:rsidR="00FB0A8E" w:rsidRPr="00020BA6" w:rsidRDefault="008633BC" w:rsidP="00EC13D0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="00FB0A8E" w:rsidRPr="00020BA6">
        <w:rPr>
          <w:rFonts w:ascii="Chu Van An" w:hAnsi="Chu Van An" w:cs="Chu Van An"/>
          <w:sz w:val="24"/>
          <w:szCs w:val="24"/>
        </w:rPr>
        <w:t xml:space="preserve">Ta có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550" w:dyaOrig="345" w14:anchorId="667DAF56">
          <v:shape id="_x0000_i1052" type="#_x0000_t75" style="width:126.75pt;height:18pt" o:ole="">
            <v:imagedata r:id="rId92" o:title=""/>
          </v:shape>
          <o:OLEObject Type="Embed" ProgID="Equation.DSMT4" ShapeID="_x0000_i1052" DrawAspect="Content" ObjectID="_1686768824" r:id="rId93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351764D8" w14:textId="77777777" w:rsidR="00FB0A8E" w:rsidRPr="00020BA6" w:rsidRDefault="00FB0A8E" w:rsidP="00A374D6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>Chọn khẳng định sai?</w:t>
      </w:r>
    </w:p>
    <w:p w14:paraId="5D84790D" w14:textId="53F203A1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605" w:dyaOrig="345" w14:anchorId="7EBC61E9">
          <v:shape id="_x0000_i1053" type="#_x0000_t75" style="width:79.5pt;height:18pt" o:ole="">
            <v:imagedata r:id="rId94" o:title=""/>
          </v:shape>
          <o:OLEObject Type="Embed" ProgID="Equation.DSMT4" ShapeID="_x0000_i1053" DrawAspect="Content" ObjectID="_1686768825" r:id="rId95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1C052886">
          <v:shape id="_x0000_i1054" type="#_x0000_t75" style="width:72.75pt;height:18pt" o:ole="">
            <v:imagedata r:id="rId96" o:title=""/>
          </v:shape>
          <o:OLEObject Type="Embed" ProgID="Equation.DSMT4" ShapeID="_x0000_i1054" DrawAspect="Content" ObjectID="_1686768826" r:id="rId97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3E24C59C" w14:textId="41BE1E5A" w:rsidR="00FB0A8E" w:rsidRPr="00020BA6" w:rsidRDefault="00EC13D0" w:rsidP="00EC13D0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40" w:dyaOrig="345" w14:anchorId="0CF06058">
          <v:shape id="_x0000_i1055" type="#_x0000_t75" style="width:1in;height:18pt" o:ole="">
            <v:imagedata r:id="rId98" o:title=""/>
          </v:shape>
          <o:OLEObject Type="Embed" ProgID="Equation.DSMT4" ShapeID="_x0000_i1055" DrawAspect="Content" ObjectID="_1686768827" r:id="rId99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="00FB0A8E"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="00FB0A8E"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715" w:dyaOrig="345" w14:anchorId="7CACC444">
          <v:shape id="_x0000_i1056" type="#_x0000_t75" style="width:135.75pt;height:18pt" o:ole="">
            <v:imagedata r:id="rId100" o:title=""/>
          </v:shape>
          <o:OLEObject Type="Embed" ProgID="Equation.DSMT4" ShapeID="_x0000_i1056" DrawAspect="Content" ObjectID="_1686768828" r:id="rId101"/>
        </w:object>
      </w:r>
      <w:r w:rsidR="00FB0A8E" w:rsidRPr="00020BA6">
        <w:rPr>
          <w:rFonts w:ascii="Chu Van An" w:hAnsi="Chu Van An" w:cs="Chu Van An"/>
          <w:sz w:val="24"/>
          <w:szCs w:val="24"/>
        </w:rPr>
        <w:t>.</w:t>
      </w:r>
    </w:p>
    <w:p w14:paraId="23BDBC01" w14:textId="67C86C6A" w:rsidR="00FB0A8E" w:rsidRPr="00020BA6" w:rsidRDefault="00C1221F" w:rsidP="00EC13D0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E22D08" w14:textId="1DE4CAE0" w:rsidR="00FB0A8E" w:rsidRPr="00020BA6" w:rsidRDefault="008633BC" w:rsidP="00EC13D0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="00FB0A8E" w:rsidRPr="00020BA6">
        <w:rPr>
          <w:rFonts w:ascii="Chu Van An" w:hAnsi="Chu Van An" w:cs="Chu Van An"/>
          <w:sz w:val="24"/>
          <w:szCs w:val="24"/>
        </w:rPr>
        <w:t xml:space="preserve">Ta có </w:t>
      </w:r>
      <w:r w:rsidR="00FB0A8E"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345" w14:anchorId="0AF25CAB">
          <v:shape id="_x0000_i1057" type="#_x0000_t75" style="width:87pt;height:18pt" o:ole="">
            <v:imagedata r:id="rId102" o:title=""/>
          </v:shape>
          <o:OLEObject Type="Embed" ProgID="Equation.DSMT4" ShapeID="_x0000_i1057" DrawAspect="Content" ObjectID="_1686768829" r:id="rId103"/>
        </w:object>
      </w:r>
      <w:r w:rsidR="00FB0A8E" w:rsidRPr="00020BA6">
        <w:rPr>
          <w:rFonts w:ascii="Chu Van An" w:hAnsi="Chu Van An" w:cs="Chu Van An"/>
          <w:sz w:val="24"/>
          <w:szCs w:val="24"/>
        </w:rPr>
        <w:t xml:space="preserve">Đáp án </w:t>
      </w:r>
      <w:r w:rsidR="00FB0A8E" w:rsidRPr="00020BA6">
        <w:rPr>
          <w:rFonts w:ascii="Chu Van An" w:hAnsi="Chu Van An" w:cs="Chu Van An"/>
          <w:b/>
          <w:sz w:val="24"/>
          <w:szCs w:val="24"/>
        </w:rPr>
        <w:t>B</w:t>
      </w:r>
      <w:r w:rsidR="00FB0A8E" w:rsidRPr="00020BA6">
        <w:rPr>
          <w:rFonts w:ascii="Chu Van An" w:hAnsi="Chu Van An" w:cs="Chu Van An"/>
          <w:sz w:val="24"/>
          <w:szCs w:val="24"/>
        </w:rPr>
        <w:t xml:space="preserve"> sai.</w:t>
      </w:r>
    </w:p>
    <w:p w14:paraId="3FE66E5D" w14:textId="11B641AB" w:rsidR="00FB0A8E" w:rsidRPr="00020BA6" w:rsidRDefault="00FB0A8E" w:rsidP="00EC13D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BC8C2A8" w14:textId="7C8618D2" w:rsidR="00DE72AD" w:rsidRPr="00020BA6" w:rsidRDefault="00DE72AD" w:rsidP="00EC13D0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trực tiếp, không có đổi điểm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465C3B" w:rsidRPr="00020BA6" w14:paraId="35D93469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5F841D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ba điểm phân biệt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735" w:dyaOrig="315" w14:anchorId="6BD289F7">
                <v:shape id="_x0000_i1058" type="#_x0000_t75" style="width:36.75pt;height:15.75pt" o:ole="">
                  <v:imagedata r:id="rId40" o:title=""/>
                </v:shape>
                <o:OLEObject Type="Embed" ProgID="Equation.DSMT4" ShapeID="_x0000_i1058" DrawAspect="Content" ObjectID="_1686768830" r:id="rId1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luôn đúng?</w:t>
            </w:r>
          </w:p>
          <w:p w14:paraId="075C3656" w14:textId="73E961DA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2" w:name="c1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515" w:dyaOrig="345" w14:anchorId="0703C69D">
                <v:shape id="_x0000_i1059" type="#_x0000_t75" style="width:76.5pt;height:17.25pt" o:ole="">
                  <v:imagedata r:id="rId42" o:title=""/>
                </v:shape>
                <o:OLEObject Type="Embed" ProgID="Equation.DSMT4" ShapeID="_x0000_i1059" DrawAspect="Content" ObjectID="_1686768831" r:id="rId1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" w:name="c1b"/>
            <w:bookmarkEnd w:id="2"/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56" w:dyaOrig="345" w14:anchorId="36E72E82">
                <v:shape id="_x0000_i1060" type="#_x0000_t75" style="width:72.75pt;height:17.25pt" o:ole="">
                  <v:imagedata r:id="rId44" o:title=""/>
                </v:shape>
                <o:OLEObject Type="Embed" ProgID="Equation.DSMT4" ShapeID="_x0000_i1060" DrawAspect="Content" ObjectID="_1686768832" r:id="rId1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79D46FF" w14:textId="38412CAF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4" w:name="c1c"/>
            <w:bookmarkEnd w:id="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40" w:dyaOrig="345" w14:anchorId="5DEFF0EA">
                <v:shape id="_x0000_i1061" type="#_x0000_t75" style="width:1in;height:17.25pt" o:ole="">
                  <v:imagedata r:id="rId46" o:title=""/>
                </v:shape>
                <o:OLEObject Type="Embed" ProgID="Equation.DSMT4" ShapeID="_x0000_i1061" DrawAspect="Content" ObjectID="_1686768833" r:id="rId1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" w:name="c1d"/>
            <w:bookmarkEnd w:id="4"/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56" w:dyaOrig="345" w14:anchorId="58FA29FB">
                <v:shape id="_x0000_i1062" type="#_x0000_t75" style="width:72.75pt;height:17.25pt" o:ole="">
                  <v:imagedata r:id="rId48" o:title=""/>
                </v:shape>
                <o:OLEObject Type="Embed" ProgID="Equation.DSMT4" ShapeID="_x0000_i1062" DrawAspect="Content" ObjectID="_1686768834" r:id="rId1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5"/>
          <w:p w14:paraId="67B9A8F5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93B6D0" w14:textId="77777777" w:rsidR="00465C3B" w:rsidRPr="00020BA6" w:rsidRDefault="00465C3B" w:rsidP="00EC13D0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6" w:name="_Hlk76014627"/>
            <w:bookmarkStart w:id="7" w:name="_Hlk76015219"/>
            <w:bookmarkStart w:id="8" w:name="_Hlk76014932"/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65C3B" w:rsidRPr="00020BA6" w14:paraId="76BA501B" w14:textId="77777777" w:rsidTr="00F94ED9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BC7AB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" w:name="c2q"/>
            <w:bookmarkEnd w:id="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bất kì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10296E62">
                <v:shape id="_x0000_i1063" type="#_x0000_t75" style="width:12pt;height:13.5pt" o:ole="">
                  <v:imagedata r:id="rId52" o:title=""/>
                </v:shape>
                <o:OLEObject Type="Embed" ProgID="Equation.DSMT4" ShapeID="_x0000_i1063" DrawAspect="Content" ObjectID="_1686768835" r:id="rId10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207C642B">
                <v:shape id="_x0000_i1064" type="#_x0000_t75" style="width:12pt;height:13.5pt" o:ole="">
                  <v:imagedata r:id="rId54" o:title=""/>
                </v:shape>
                <o:OLEObject Type="Embed" ProgID="Equation.DSMT4" ShapeID="_x0000_i1064" DrawAspect="Content" ObjectID="_1686768836" r:id="rId1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5F1B92CC">
                <v:shape id="_x0000_i1065" type="#_x0000_t75" style="width:12pt;height:13.5pt" o:ole="">
                  <v:imagedata r:id="rId56" o:title=""/>
                </v:shape>
                <o:OLEObject Type="Embed" ProgID="Equation.DSMT4" ShapeID="_x0000_i1065" DrawAspect="Content" ObjectID="_1686768837" r:id="rId11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dưới đây đúng?</w:t>
            </w:r>
          </w:p>
          <w:p w14:paraId="21BD48ED" w14:textId="0B94815C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10" w:name="c2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40" w:dyaOrig="345" w14:anchorId="3FDB7965">
                <v:shape id="_x0000_i1066" type="#_x0000_t75" style="width:1in;height:17.25pt" o:ole="">
                  <v:imagedata r:id="rId58" o:title=""/>
                </v:shape>
                <o:OLEObject Type="Embed" ProgID="Equation.DSMT4" ShapeID="_x0000_i1066" DrawAspect="Content" ObjectID="_1686768838" r:id="rId1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" w:name="c2b"/>
            <w:bookmarkEnd w:id="10"/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61CCF700">
                <v:shape id="_x0000_i1067" type="#_x0000_t75" style="width:76.5pt;height:17.25pt" o:ole="">
                  <v:imagedata r:id="rId60" o:title=""/>
                </v:shape>
                <o:OLEObject Type="Embed" ProgID="Equation.DSMT4" ShapeID="_x0000_i1067" DrawAspect="Content" ObjectID="_1686768839" r:id="rId11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A382A3" w14:textId="09FAF914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12" w:name="c2c"/>
            <w:bookmarkEnd w:id="1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5" w:dyaOrig="345" w14:anchorId="0F2C96A4">
                <v:shape id="_x0000_i1068" type="#_x0000_t75" style="width:74.25pt;height:17.25pt" o:ole="">
                  <v:imagedata r:id="rId62" o:title=""/>
                </v:shape>
                <o:OLEObject Type="Embed" ProgID="Equation.DSMT4" ShapeID="_x0000_i1068" DrawAspect="Content" ObjectID="_1686768840" r:id="rId1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" w:name="c2d"/>
            <w:bookmarkEnd w:id="12"/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55" w:dyaOrig="345" w14:anchorId="3C9BCAAD">
                <v:shape id="_x0000_i1069" type="#_x0000_t75" style="width:72.75pt;height:17.25pt" o:ole="">
                  <v:imagedata r:id="rId64" o:title=""/>
                </v:shape>
                <o:OLEObject Type="Embed" ProgID="Equation.DSMT4" ShapeID="_x0000_i1069" DrawAspect="Content" ObjectID="_1686768841" r:id="rId11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"/>
          <w:p w14:paraId="1CD79F8D" w14:textId="77777777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10B346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65C3B" w:rsidRPr="00020BA6" w14:paraId="4EC6474F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A0072E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" w:name="c3q"/>
            <w:bookmarkEnd w:id="1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50" w:dyaOrig="285" w14:anchorId="3FBB120F">
                <v:shape id="_x0000_i1070" type="#_x0000_t75" style="width:37.5pt;height:14.25pt" o:ole="">
                  <v:imagedata r:id="rId73" o:title=""/>
                </v:shape>
                <o:OLEObject Type="Embed" ProgID="Equation.DSMT4" ShapeID="_x0000_i1070" DrawAspect="Content" ObjectID="_1686768842" r:id="rId1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Đẳng thức nào dưới đây đúng?</w:t>
            </w:r>
          </w:p>
          <w:p w14:paraId="6A4054C9" w14:textId="5E9C00BD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5" w:name="c3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60" w:dyaOrig="345" w14:anchorId="06B0A0AB">
                <v:shape id="_x0000_i1071" type="#_x0000_t75" style="width:78pt;height:17.25pt" o:ole="">
                  <v:imagedata r:id="rId75" o:title=""/>
                </v:shape>
                <o:OLEObject Type="Embed" ProgID="Equation.DSMT4" ShapeID="_x0000_i1071" DrawAspect="Content" ObjectID="_1686768843" r:id="rId117"/>
              </w:object>
            </w:r>
            <w:bookmarkStart w:id="16" w:name="c3b"/>
            <w:bookmarkEnd w:id="15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75" w:dyaOrig="345" w14:anchorId="41108415">
                <v:shape id="_x0000_i1072" type="#_x0000_t75" style="width:78.75pt;height:17.25pt" o:ole="">
                  <v:imagedata r:id="rId77" o:title=""/>
                </v:shape>
                <o:OLEObject Type="Embed" ProgID="Equation.DSMT4" ShapeID="_x0000_i1072" DrawAspect="Content" ObjectID="_1686768844" r:id="rId118"/>
              </w:object>
            </w:r>
          </w:p>
          <w:p w14:paraId="4101A47F" w14:textId="2DC097F4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7" w:name="c3c"/>
            <w:bookmarkEnd w:id="16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60" w:dyaOrig="345" w14:anchorId="31A7E9CE">
                <v:shape id="_x0000_i1073" type="#_x0000_t75" style="width:78pt;height:17.25pt" o:ole="">
                  <v:imagedata r:id="rId79" o:title=""/>
                </v:shape>
                <o:OLEObject Type="Embed" ProgID="Equation.DSMT4" ShapeID="_x0000_i1073" DrawAspect="Content" ObjectID="_1686768845" r:id="rId119"/>
              </w:object>
            </w:r>
            <w:bookmarkStart w:id="18" w:name="c3d"/>
            <w:bookmarkEnd w:id="17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11C144F4">
                <v:shape id="_x0000_i1074" type="#_x0000_t75" style="width:76.5pt;height:17.25pt" o:ole="">
                  <v:imagedata r:id="rId81" o:title=""/>
                </v:shape>
                <o:OLEObject Type="Embed" ProgID="Equation.DSMT4" ShapeID="_x0000_i1074" DrawAspect="Content" ObjectID="_1686768846" r:id="rId120"/>
              </w:object>
            </w:r>
          </w:p>
          <w:bookmarkEnd w:id="18"/>
          <w:p w14:paraId="7710712D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D2D1C5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BC9F40C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AA8C40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" w:name="c4q"/>
            <w:bookmarkEnd w:id="1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3E7EF233">
                <v:shape id="_x0000_i1075" type="#_x0000_t75" style="width:36.75pt;height:13.5pt" o:ole="">
                  <v:imagedata r:id="rId121" o:title=""/>
                </v:shape>
                <o:OLEObject Type="Embed" ProgID="Equation.DSMT4" ShapeID="_x0000_i1075" DrawAspect="Content" ObjectID="_1686768847" r:id="rId1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54D331F7" w14:textId="0CF31B54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0" w:name="c4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15" w:dyaOrig="345" w14:anchorId="271E52CA">
                <v:shape id="_x0000_i1076" type="#_x0000_t75" style="width:90.75pt;height:17.25pt" o:ole="">
                  <v:imagedata r:id="rId123" o:title=""/>
                </v:shape>
                <o:OLEObject Type="Embed" ProgID="Equation.DSMT4" ShapeID="_x0000_i1076" DrawAspect="Content" ObjectID="_1686768848" r:id="rId1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" w:name="c4b"/>
            <w:bookmarkEnd w:id="20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60" w:dyaOrig="345" w14:anchorId="515AD511">
                <v:shape id="_x0000_i1077" type="#_x0000_t75" style="width:93pt;height:17.25pt" o:ole="">
                  <v:imagedata r:id="rId125" o:title=""/>
                </v:shape>
                <o:OLEObject Type="Embed" ProgID="Equation.DSMT4" ShapeID="_x0000_i1077" DrawAspect="Content" ObjectID="_1686768849" r:id="rId1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30ABD8" w14:textId="125E80F3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2" w:name="c4c"/>
            <w:bookmarkEnd w:id="2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5" w:dyaOrig="345" w14:anchorId="24ACC42B">
                <v:shape id="_x0000_i1078" type="#_x0000_t75" style="width:92.25pt;height:17.25pt" o:ole="">
                  <v:imagedata r:id="rId127" o:title=""/>
                </v:shape>
                <o:OLEObject Type="Embed" ProgID="Equation.DSMT4" ShapeID="_x0000_i1078" DrawAspect="Content" ObjectID="_1686768850" r:id="rId1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4d"/>
            <w:bookmarkEnd w:id="22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5" w:dyaOrig="345" w14:anchorId="12EE7B0B">
                <v:shape id="_x0000_i1079" type="#_x0000_t75" style="width:92.25pt;height:17.25pt" o:ole="">
                  <v:imagedata r:id="rId129" o:title=""/>
                </v:shape>
                <o:OLEObject Type="Embed" ProgID="Equation.DSMT4" ShapeID="_x0000_i1079" DrawAspect="Content" ObjectID="_1686768851" r:id="rId1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"/>
          <w:p w14:paraId="773D5282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934BA7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7ADDE56B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A45AE8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" w:name="c5q"/>
            <w:bookmarkEnd w:id="2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Trong các phát biểu sau, phát biểu nào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5405B5C" w14:textId="4D4E96B6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5" w:name="c5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FF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61F30B2B">
                <v:shape id="_x0000_i1080" type="#_x0000_t75" style="width:36.75pt;height:13.5pt" o:ole="">
                  <v:imagedata r:id="rId131" o:title=""/>
                </v:shape>
                <o:OLEObject Type="Embed" ProgID="Equation.DSMT4" ShapeID="_x0000_i1080" DrawAspect="Content" ObjectID="_1686768852" r:id="rId1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hình bình hành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440056F9">
                <v:shape id="_x0000_i1081" type="#_x0000_t75" style="width:76.5pt;height:17.25pt" o:ole="">
                  <v:imagedata r:id="rId133" o:title=""/>
                </v:shape>
                <o:OLEObject Type="Embed" ProgID="Equation.DSMT4" ShapeID="_x0000_i1081" DrawAspect="Content" ObjectID="_1686768853" r:id="rId1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FDB39D" w14:textId="7D52AD99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6" w:name="c5b"/>
            <w:bookmarkEnd w:id="2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70" w14:anchorId="5C156CF1">
                <v:shape id="_x0000_i1082" type="#_x0000_t75" style="width:11.25pt;height:13.5pt" o:ole="">
                  <v:imagedata r:id="rId135" o:title=""/>
                </v:shape>
                <o:OLEObject Type="Embed" ProgID="Equation.DSMT4" ShapeID="_x0000_i1082" DrawAspect="Content" ObjectID="_1686768854" r:id="rId1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3D013543">
                <v:shape id="_x0000_i1083" type="#_x0000_t75" style="width:20.25pt;height:12.75pt" o:ole="">
                  <v:imagedata r:id="rId137" o:title=""/>
                </v:shape>
                <o:OLEObject Type="Embed" ProgID="Equation.DSMT4" ShapeID="_x0000_i1083" DrawAspect="Content" ObjectID="_1686768855" r:id="rId1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345" w14:anchorId="726531C4">
                <v:shape id="_x0000_i1084" type="#_x0000_t75" style="width:54pt;height:17.25pt" o:ole="">
                  <v:imagedata r:id="rId139" o:title=""/>
                </v:shape>
                <o:OLEObject Type="Embed" ProgID="Equation.DSMT4" ShapeID="_x0000_i1084" DrawAspect="Content" ObjectID="_1686768856" r:id="rId1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E043AF" w14:textId="150C2539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7" w:name="c5c"/>
            <w:bookmarkEnd w:id="26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70" w14:anchorId="2F3311A8">
                <v:shape id="_x0000_i1085" type="#_x0000_t75" style="width:12.75pt;height:13.5pt" o:ole="">
                  <v:imagedata r:id="rId141" o:title=""/>
                </v:shape>
                <o:OLEObject Type="Embed" ProgID="Equation.DSMT4" ShapeID="_x0000_i1085" DrawAspect="Content" ObjectID="_1686768857" r:id="rId1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70" w14:anchorId="553931C5">
                <v:shape id="_x0000_i1086" type="#_x0000_t75" style="width:33.75pt;height:13.5pt" o:ole="">
                  <v:imagedata r:id="rId143" o:title=""/>
                </v:shape>
                <o:OLEObject Type="Embed" ProgID="Equation.DSMT4" ShapeID="_x0000_i1086" DrawAspect="Content" ObjectID="_1686768858" r:id="rId1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15" w:dyaOrig="345" w14:anchorId="0E37474F">
                <v:shape id="_x0000_i1087" type="#_x0000_t75" style="width:90.75pt;height:17.25pt" o:ole="">
                  <v:imagedata r:id="rId145" o:title=""/>
                </v:shape>
                <o:OLEObject Type="Embed" ProgID="Equation.DSMT4" ShapeID="_x0000_i1087" DrawAspect="Content" ObjectID="_1686768859" r:id="rId1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916C84" w14:textId="79FE6462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8" w:name="c5d"/>
            <w:bookmarkEnd w:id="27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Với ba điểm bất kì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79B75506">
                <v:shape id="_x0000_i1088" type="#_x0000_t75" style="width:10.5pt;height:12.75pt" o:ole="">
                  <v:imagedata r:id="rId147" o:title=""/>
                </v:shape>
                <o:OLEObject Type="Embed" ProgID="Equation.DSMT4" ShapeID="_x0000_i1088" DrawAspect="Content" ObjectID="_1686768860" r:id="rId1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0945B148">
                <v:shape id="_x0000_i1089" type="#_x0000_t75" style="width:10.5pt;height:13.5pt" o:ole="">
                  <v:imagedata r:id="rId149" o:title=""/>
                </v:shape>
                <o:OLEObject Type="Embed" ProgID="Equation.DSMT4" ShapeID="_x0000_i1089" DrawAspect="Content" ObjectID="_1686768861" r:id="rId1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51AED26C">
                <v:shape id="_x0000_i1090" type="#_x0000_t75" style="width:12.75pt;height:12.75pt" o:ole="">
                  <v:imagedata r:id="rId151" o:title=""/>
                </v:shape>
                <o:OLEObject Type="Embed" ProgID="Equation.DSMT4" ShapeID="_x0000_i1090" DrawAspect="Content" ObjectID="_1686768862" r:id="rId1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ta có: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50" w:dyaOrig="345" w14:anchorId="3ACB6D13">
                <v:shape id="_x0000_i1091" type="#_x0000_t75" style="width:67.5pt;height:17.25pt" o:ole="">
                  <v:imagedata r:id="rId153" o:title=""/>
                </v:shape>
                <o:OLEObject Type="Embed" ProgID="Equation.DSMT4" ShapeID="_x0000_i1091" DrawAspect="Content" ObjectID="_1686768863" r:id="rId1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"/>
          <w:p w14:paraId="7AFCB28E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5AF10A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647B57E6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B74371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" w:name="c6q"/>
            <w:bookmarkEnd w:id="2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Tìm mệnh đề đúng?</w:t>
            </w:r>
          </w:p>
          <w:p w14:paraId="6AA30C68" w14:textId="50DA89D1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0" w:name="c6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485" w:dyaOrig="330" w14:anchorId="292444B3">
                <v:shape id="_x0000_i1092" type="#_x0000_t75" style="width:74.25pt;height:16.5pt" o:ole="">
                  <v:imagedata r:id="rId84" o:title=""/>
                </v:shape>
                <o:OLEObject Type="Embed" ProgID="Equation.DSMT4" ShapeID="_x0000_i1092" DrawAspect="Content" ObjectID="_1686768864" r:id="rId15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6b"/>
            <w:bookmarkEnd w:id="30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20" w:dyaOrig="330" w14:anchorId="6F6C55D9">
                <v:shape id="_x0000_i1093" type="#_x0000_t75" style="width:66pt;height:16.5pt" o:ole="">
                  <v:imagedata r:id="rId86" o:title=""/>
                </v:shape>
                <o:OLEObject Type="Embed" ProgID="Equation.DSMT4" ShapeID="_x0000_i1093" DrawAspect="Content" ObjectID="_1686768865" r:id="rId1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1FE121" w14:textId="41666E61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2" w:name="c6c"/>
            <w:bookmarkEnd w:id="3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55" w:dyaOrig="345" w14:anchorId="2A266955">
                <v:shape id="_x0000_i1094" type="#_x0000_t75" style="width:57.75pt;height:17.25pt" o:ole="">
                  <v:imagedata r:id="rId88" o:title=""/>
                </v:shape>
                <o:OLEObject Type="Embed" ProgID="Equation.DSMT4" ShapeID="_x0000_i1094" DrawAspect="Content" ObjectID="_1686768866" r:id="rId15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" w:name="c6d"/>
            <w:bookmarkEnd w:id="32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55" w:dyaOrig="345" w14:anchorId="1EA3B354">
                <v:shape id="_x0000_i1095" type="#_x0000_t75" style="width:72.75pt;height:17.25pt" o:ole="">
                  <v:imagedata r:id="rId90" o:title=""/>
                </v:shape>
                <o:OLEObject Type="Embed" ProgID="Equation.DSMT4" ShapeID="_x0000_i1095" DrawAspect="Content" ObjectID="_1686768867" r:id="rId1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"/>
          <w:p w14:paraId="3E0C5F51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B18655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B09491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E7F77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" w:name="c7q"/>
            <w:bookmarkEnd w:id="3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Chọn khẳng định sai?</w:t>
            </w:r>
          </w:p>
          <w:p w14:paraId="600E1D39" w14:textId="10FC5045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5" w:name="c7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605" w:dyaOrig="345" w14:anchorId="09236201">
                <v:shape id="_x0000_i1096" type="#_x0000_t75" style="width:80.25pt;height:17.25pt" o:ole="">
                  <v:imagedata r:id="rId94" o:title=""/>
                </v:shape>
                <o:OLEObject Type="Embed" ProgID="Equation.DSMT4" ShapeID="_x0000_i1096" DrawAspect="Content" ObjectID="_1686768868" r:id="rId15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7b"/>
            <w:bookmarkEnd w:id="35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55" w:dyaOrig="345" w14:anchorId="2D737497">
                <v:shape id="_x0000_i1097" type="#_x0000_t75" style="width:72.75pt;height:17.25pt" o:ole="">
                  <v:imagedata r:id="rId96" o:title=""/>
                </v:shape>
                <o:OLEObject Type="Embed" ProgID="Equation.DSMT4" ShapeID="_x0000_i1097" DrawAspect="Content" ObjectID="_1686768869" r:id="rId1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83F125" w14:textId="119EABB0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7" w:name="c7c"/>
            <w:bookmarkEnd w:id="36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40" w:dyaOrig="345" w14:anchorId="414C8F7C">
                <v:shape id="_x0000_i1098" type="#_x0000_t75" style="width:1in;height:17.25pt" o:ole="">
                  <v:imagedata r:id="rId98" o:title=""/>
                </v:shape>
                <o:OLEObject Type="Embed" ProgID="Equation.DSMT4" ShapeID="_x0000_i1098" DrawAspect="Content" ObjectID="_1686768870" r:id="rId16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7d"/>
            <w:bookmarkEnd w:id="37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715" w:dyaOrig="345" w14:anchorId="31295E97">
                <v:shape id="_x0000_i1099" type="#_x0000_t75" style="width:135.75pt;height:17.25pt" o:ole="">
                  <v:imagedata r:id="rId100" o:title=""/>
                </v:shape>
                <o:OLEObject Type="Embed" ProgID="Equation.DSMT4" ShapeID="_x0000_i1099" DrawAspect="Content" ObjectID="_1686768871" r:id="rId1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"/>
          <w:p w14:paraId="18C6DF54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72468D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44885FC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44F3B6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9" w:name="c8q"/>
            <w:bookmarkEnd w:id="3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1B1E98D4">
                <v:shape id="_x0000_i1100" type="#_x0000_t75" style="width:36.75pt;height:14.25pt" o:ole="">
                  <v:imagedata r:id="rId163" o:title=""/>
                </v:shape>
                <o:OLEObject Type="Embed" ProgID="Equation.DSMT4" ShapeID="_x0000_i1100" DrawAspect="Content" ObjectID="_1686768872" r:id="rId1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7FD9CBE9">
                <v:shape id="_x0000_i1101" type="#_x0000_t75" style="width:12pt;height:14.25pt" o:ole="">
                  <v:imagedata r:id="rId165" o:title=""/>
                </v:shape>
                <o:OLEObject Type="Embed" ProgID="Equation.DSMT4" ShapeID="_x0000_i1101" DrawAspect="Content" ObjectID="_1686768873" r:id="rId1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60" w:dyaOrig="360" w14:anchorId="6170B41C">
                <v:shape id="_x0000_i1102" type="#_x0000_t75" style="width:48pt;height:18pt" o:ole="">
                  <v:imagedata r:id="rId167" o:title=""/>
                </v:shape>
                <o:OLEObject Type="Embed" ProgID="Equation.DSMT4" ShapeID="_x0000_i1102" DrawAspect="Content" ObjectID="_1686768874" r:id="rId1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6463B21" w14:textId="54FF3227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" w:name="c8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75" w:dyaOrig="360" w14:anchorId="3BBA89C9">
                <v:shape id="_x0000_i1103" type="#_x0000_t75" style="width:48.75pt;height:18pt" o:ole="">
                  <v:imagedata r:id="rId169" o:title=""/>
                </v:shape>
                <o:OLEObject Type="Embed" ProgID="Equation.DSMT4" ShapeID="_x0000_i1103" DrawAspect="Content" ObjectID="_1686768875" r:id="rId1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8b"/>
            <w:bookmarkEnd w:id="4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345" w14:anchorId="7E44C845">
                <v:shape id="_x0000_i1104" type="#_x0000_t75" style="width:19.5pt;height:17.25pt" o:ole="">
                  <v:imagedata r:id="rId171" o:title=""/>
                </v:shape>
                <o:OLEObject Type="Embed" ProgID="Equation.DSMT4" ShapeID="_x0000_i1104" DrawAspect="Content" ObjectID="_1686768876" r:id="rId1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2" w:name="c8c"/>
            <w:bookmarkEnd w:id="4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360" w14:anchorId="2FC4009E">
                <v:shape id="_x0000_i1105" type="#_x0000_t75" style="width:20.25pt;height:18pt" o:ole="">
                  <v:imagedata r:id="rId173" o:title=""/>
                </v:shape>
                <o:OLEObject Type="Embed" ProgID="Equation.DSMT4" ShapeID="_x0000_i1105" DrawAspect="Content" ObjectID="_1686768877" r:id="rId1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c8d"/>
            <w:bookmarkEnd w:id="42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05" w:dyaOrig="360" w14:anchorId="0D58897D">
                <v:shape id="_x0000_i1106" type="#_x0000_t75" style="width:50.25pt;height:18pt" o:ole="">
                  <v:imagedata r:id="rId175" o:title=""/>
                </v:shape>
                <o:OLEObject Type="Embed" ProgID="Equation.DSMT4" ShapeID="_x0000_i1106" DrawAspect="Content" ObjectID="_1686768878" r:id="rId1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3"/>
          <w:p w14:paraId="4F570255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014A33" w14:textId="77777777" w:rsidR="00465C3B" w:rsidRPr="00020BA6" w:rsidRDefault="00465C3B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11141CDB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CEC8D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44" w:name="c9q"/>
            <w:bookmarkEnd w:id="4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9: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20" w:dyaOrig="315" w14:anchorId="189F3CF4">
                <v:shape id="_x0000_i1107" type="#_x0000_t75" style="width:96pt;height:15.75pt" o:ole="">
                  <v:imagedata r:id="rId177" o:title=""/>
                </v:shape>
                <o:OLEObject Type="Embed" ProgID="Equation.DSMT4" ShapeID="_x0000_i1107" DrawAspect="Content" ObjectID="_1686768879" r:id="rId1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4 điểm bất kì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55" w:dyaOrig="315" w14:anchorId="2FF22D7D">
                <v:shape id="_x0000_i1108" type="#_x0000_t75" style="width:57.75pt;height:15.75pt" o:ole="">
                  <v:imagedata r:id="rId179" o:title=""/>
                </v:shape>
                <o:OLEObject Type="Embed" ProgID="Equation.DSMT4" ShapeID="_x0000_i1108" DrawAspect="Content" ObjectID="_1686768880" r:id="rId1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sau là đúng?</w:t>
            </w:r>
          </w:p>
          <w:p w14:paraId="1DFC4D8E" w14:textId="29892A88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45" w:name="c9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315" w14:anchorId="78C7EDDF">
                <v:shape id="_x0000_i1109" type="#_x0000_t75" style="width:27.75pt;height:15.75pt" o:ole="">
                  <v:imagedata r:id="rId181" o:title=""/>
                </v:shape>
                <o:OLEObject Type="Embed" ProgID="Equation.DSMT4" ShapeID="_x0000_i1109" DrawAspect="Content" ObjectID="_1686768881" r:id="rId18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6" w:name="c9b"/>
            <w:bookmarkEnd w:id="4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765" w:dyaOrig="390" w14:anchorId="28FD7F92">
                <v:shape id="_x0000_i1110" type="#_x0000_t75" style="width:38.25pt;height:19.5pt" o:ole="">
                  <v:imagedata r:id="rId183" o:title=""/>
                </v:shape>
                <o:OLEObject Type="Embed" ProgID="Equation.DSMT4" ShapeID="_x0000_i1110" DrawAspect="Content" ObjectID="_1686768882" r:id="rId18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7" w:name="c9c"/>
            <w:bookmarkEnd w:id="46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750" w:dyaOrig="375" w14:anchorId="2013CBBF">
                <v:shape id="_x0000_i1111" type="#_x0000_t75" style="width:37.5pt;height:18.75pt" o:ole="">
                  <v:imagedata r:id="rId185" o:title=""/>
                </v:shape>
                <o:OLEObject Type="Embed" ProgID="Equation.DSMT4" ShapeID="_x0000_i1111" DrawAspect="Content" ObjectID="_1686768883" r:id="rId18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8" w:name="c9d"/>
            <w:bookmarkEnd w:id="47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900" w:dyaOrig="390" w14:anchorId="327C31B5">
                <v:shape id="_x0000_i1112" type="#_x0000_t75" style="width:45pt;height:19.5pt" o:ole="">
                  <v:imagedata r:id="rId187" o:title=""/>
                </v:shape>
                <o:OLEObject Type="Embed" ProgID="Equation.DSMT4" ShapeID="_x0000_i1112" DrawAspect="Content" ObjectID="_1686768884" r:id="rId18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48"/>
          <w:p w14:paraId="73380BD0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2A127D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09D6108E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A3B00F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9" w:name="c10q"/>
            <w:bookmarkEnd w:id="4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Khẳng định nào sau đây là đúng?</w:t>
            </w:r>
          </w:p>
          <w:p w14:paraId="61A6199F" w14:textId="3E364A9E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0" w:name="c10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455" w:dyaOrig="300" w14:anchorId="618BC5FE">
                <v:shape id="_x0000_i1113" type="#_x0000_t75" style="width:72.75pt;height:15pt" o:ole="">
                  <v:imagedata r:id="rId189" o:title=""/>
                </v:shape>
                <o:OLEObject Type="Embed" ProgID="Equation.DSMT4" ShapeID="_x0000_i1113" DrawAspect="Content" ObjectID="_1686768885" r:id="rId19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1" w:name="c10b"/>
            <w:bookmarkEnd w:id="50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620" w:dyaOrig="345" w14:anchorId="4A3787ED">
                <v:shape id="_x0000_i1114" type="#_x0000_t75" style="width:81pt;height:17.25pt" o:ole="">
                  <v:imagedata r:id="rId191" o:title=""/>
                </v:shape>
                <o:OLEObject Type="Embed" ProgID="Equation.DSMT4" ShapeID="_x0000_i1114" DrawAspect="Content" ObjectID="_1686768886" r:id="rId19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C31D15D" w14:textId="166BC770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2" w:name="c10c"/>
            <w:bookmarkEnd w:id="5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425" w:dyaOrig="345" w14:anchorId="4F666317">
                <v:shape id="_x0000_i1115" type="#_x0000_t75" style="width:71.25pt;height:17.25pt" o:ole="">
                  <v:imagedata r:id="rId193" o:title=""/>
                </v:shape>
                <o:OLEObject Type="Embed" ProgID="Equation.DSMT4" ShapeID="_x0000_i1115" DrawAspect="Content" ObjectID="_1686768887" r:id="rId19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3" w:name="c10d"/>
            <w:bookmarkEnd w:id="52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515" w:dyaOrig="315" w14:anchorId="25F45AF3">
                <v:shape id="_x0000_i1116" type="#_x0000_t75" style="width:76.5pt;height:15.75pt" o:ole="">
                  <v:imagedata r:id="rId195" o:title=""/>
                </v:shape>
                <o:OLEObject Type="Embed" ProgID="Equation.DSMT4" ShapeID="_x0000_i1116" DrawAspect="Content" ObjectID="_1686768888" r:id="rId19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3"/>
          <w:p w14:paraId="5E39A623" w14:textId="77777777" w:rsidR="00465C3B" w:rsidRPr="00020BA6" w:rsidRDefault="00465C3B" w:rsidP="00EC13D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A7863F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38473BB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45E01D" w14:textId="77777777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 w:eastAsia="vi-VN" w:bidi="vi-VN"/>
              </w:rPr>
              <w:t xml:space="preserve">Câu </w:t>
            </w:r>
            <w:bookmarkStart w:id="54" w:name="c11q"/>
            <w:bookmarkEnd w:id="5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 w:eastAsia="vi-VN" w:bidi="vi-VN"/>
              </w:rPr>
              <w:t xml:space="preserve">11: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</w:t>
            </w:r>
            <w:r w:rsidRPr="00020BA6">
              <w:rPr>
                <w:rFonts w:ascii="Chu Van An" w:hAnsi="Chu Van An" w:cs="Chu Van An"/>
                <w:i/>
                <w:color w:val="000000"/>
                <w:sz w:val="24"/>
                <w:szCs w:val="24"/>
                <w:lang w:val="pt-BR"/>
              </w:rPr>
              <w:t>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trung điểm của đoạn thẳng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405" w:dyaOrig="255" w14:anchorId="2A51DDD7">
                <v:shape id="_x0000_i1117" type="#_x0000_t75" style="width:20.25pt;height:12.75pt" o:ole="">
                  <v:imagedata r:id="rId197" o:title=""/>
                </v:shape>
                <o:OLEObject Type="Embed" ProgID="Equation.DSMT4" ShapeID="_x0000_i1117" DrawAspect="Content" ObjectID="_1686768889" r:id="rId19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(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240" w:dyaOrig="255" w14:anchorId="21B85879">
                <v:shape id="_x0000_i1118" type="#_x0000_t75" style="width:12pt;height:12.75pt" o:ole="">
                  <v:imagedata r:id="rId199" o:title=""/>
                </v:shape>
                <o:OLEObject Type="Embed" ProgID="Equation.DSMT4" ShapeID="_x0000_i1118" DrawAspect="Content" ObjectID="_1686768890" r:id="rId20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khác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240" w:dyaOrig="255" w14:anchorId="3826EBDB">
                <v:shape id="_x0000_i1119" type="#_x0000_t75" style="width:12pt;height:12.75pt" o:ole="">
                  <v:imagedata r:id="rId201" o:title=""/>
                </v:shape>
                <o:OLEObject Type="Embed" ProgID="Equation.DSMT4" ShapeID="_x0000_i1119" DrawAspect="Content" ObjectID="_1686768891" r:id="rId20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). Mệnh đề nào sau đây đúng?</w:t>
            </w:r>
          </w:p>
          <w:p w14:paraId="37B3B225" w14:textId="04EF4E9F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 w:eastAsia="vi-VN" w:bidi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A</w: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 xml:space="preserve"> </w:t>
            </w:r>
            <w:r w:rsidRPr="00020BA6">
              <w:rPr>
                <w:rFonts w:ascii="Chu Van An" w:hAnsi="Chu Van An" w:cs="Chu Van An"/>
                <w:color w:val="0000FF"/>
                <w:position w:val="-4"/>
                <w:sz w:val="24"/>
                <w:szCs w:val="24"/>
                <w:lang w:val="pt-BR" w:eastAsia="vi-VN"/>
              </w:rPr>
              <w:object w:dxaOrig="975" w:dyaOrig="315" w14:anchorId="4832F87D">
                <v:shape id="_x0000_i1120" type="#_x0000_t75" style="width:48.75pt;height:15.75pt" o:ole="">
                  <v:imagedata r:id="rId203" o:title=""/>
                </v:shape>
                <o:OLEObject Type="Embed" ProgID="Equation.DSMT4" ShapeID="_x0000_i1120" DrawAspect="Content" ObjectID="_1686768892" r:id="rId204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  <w:bookmarkStart w:id="55" w:name="c11b"/>
            <w:r w:rsidRPr="00020BA6"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  <w:tab/>
              <w:t xml:space="preserve">                            </w:t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200" w:dyaOrig="345" w14:anchorId="6673BBA2">
                <v:shape id="_x0000_i1121" type="#_x0000_t75" style="width:60pt;height:17.25pt" o:ole="">
                  <v:imagedata r:id="rId205" o:title=""/>
                </v:shape>
                <o:OLEObject Type="Embed" ProgID="Equation.DSMT4" ShapeID="_x0000_i1121" DrawAspect="Content" ObjectID="_1686768893" r:id="rId206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</w:p>
          <w:p w14:paraId="03C607CB" w14:textId="7EE5D7F2" w:rsidR="00465C3B" w:rsidRPr="00020BA6" w:rsidRDefault="00465C3B" w:rsidP="00EC13D0">
            <w:pPr>
              <w:pStyle w:val="Vnbnnidung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/>
              </w:rPr>
            </w:pPr>
            <w:bookmarkStart w:id="56" w:name="c11c"/>
            <w:bookmarkEnd w:id="55"/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095" w:dyaOrig="345" w14:anchorId="00F22918">
                <v:shape id="_x0000_i1122" type="#_x0000_t75" style="width:54.75pt;height:17.25pt" o:ole="">
                  <v:imagedata r:id="rId207" o:title=""/>
                </v:shape>
                <o:OLEObject Type="Embed" ProgID="Equation.DSMT4" ShapeID="_x0000_i1122" DrawAspect="Content" ObjectID="_1686768894" r:id="rId208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  <w:bookmarkStart w:id="57" w:name="c11d"/>
            <w:bookmarkEnd w:id="56"/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125" w:dyaOrig="345" w14:anchorId="651F3F21">
                <v:shape id="_x0000_i1123" type="#_x0000_t75" style="width:56.25pt;height:17.25pt" o:ole="">
                  <v:imagedata r:id="rId209" o:title=""/>
                </v:shape>
                <o:OLEObject Type="Embed" ProgID="Equation.DSMT4" ShapeID="_x0000_i1123" DrawAspect="Content" ObjectID="_1686768895" r:id="rId2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ab/>
            </w:r>
          </w:p>
          <w:bookmarkEnd w:id="57"/>
          <w:p w14:paraId="5F259BC2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D55757" w14:textId="77777777" w:rsidR="00465C3B" w:rsidRPr="00020BA6" w:rsidRDefault="00465C3B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66D1DCC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589F95" w14:textId="77777777" w:rsidR="00465C3B" w:rsidRPr="00020BA6" w:rsidRDefault="00465C3B" w:rsidP="00EC13D0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8" w:name="c12q"/>
            <w:bookmarkEnd w:id="58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12: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Chọn khẳng định đúng trong các hệ thức sau.</w:t>
            </w:r>
          </w:p>
          <w:p w14:paraId="31EED805" w14:textId="244F02C5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</w:pPr>
            <w:bookmarkStart w:id="59" w:name="c12a"/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20" w:dyaOrig="340" w14:anchorId="7AC5C4C7">
                <v:shape id="_x0000_i1124" type="#_x0000_t75" style="width:71.25pt;height:17.25pt" o:ole="">
                  <v:imagedata r:id="rId211" o:title=""/>
                </v:shape>
                <o:OLEObject Type="Embed" ProgID="Equation.DSMT4" ShapeID="_x0000_i1124" DrawAspect="Content" ObjectID="_1686768896" r:id="rId2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0" w:name="c12b"/>
            <w:bookmarkEnd w:id="59"/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460" w:dyaOrig="320" w14:anchorId="101B1243">
                <v:shape id="_x0000_i1125" type="#_x0000_t75" style="width:72.75pt;height:16.5pt" o:ole="">
                  <v:imagedata r:id="rId213" o:title=""/>
                </v:shape>
                <o:OLEObject Type="Embed" ProgID="Equation.DSMT4" ShapeID="_x0000_i1125" DrawAspect="Content" ObjectID="_1686768897" r:id="rId2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22AB4B" w14:textId="08062AA7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1" w:name="c12c"/>
            <w:bookmarkEnd w:id="60"/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lastRenderedPageBreak/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20" w:dyaOrig="340" w14:anchorId="79985380">
                <v:shape id="_x0000_i1126" type="#_x0000_t75" style="width:75.75pt;height:17.25pt" o:ole="">
                  <v:imagedata r:id="rId215" o:title=""/>
                </v:shape>
                <o:OLEObject Type="Embed" ProgID="Equation.DSMT4" ShapeID="_x0000_i1126" DrawAspect="Content" ObjectID="_1686768898" r:id="rId2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2" w:name="c12d"/>
            <w:bookmarkEnd w:id="61"/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60" w:dyaOrig="340" w14:anchorId="63C85A6C">
                <v:shape id="_x0000_i1127" type="#_x0000_t75" style="width:72.75pt;height:17.25pt" o:ole="">
                  <v:imagedata r:id="rId217" o:title=""/>
                </v:shape>
                <o:OLEObject Type="Embed" ProgID="Equation.DSMT4" ShapeID="_x0000_i1127" DrawAspect="Content" ObjectID="_1686768899" r:id="rId2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2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1222E8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65C3B" w:rsidRPr="00020BA6" w14:paraId="6F727AE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0F5E24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63" w:name="c13q"/>
            <w:bookmarkEnd w:id="6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13: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40" w:dyaOrig="279" w14:anchorId="1841C411">
                <v:shape id="_x0000_i1128" type="#_x0000_t75" style="width:36.75pt;height:14.25pt" o:ole="">
                  <v:imagedata r:id="rId219" o:title=""/>
                </v:shape>
                <o:OLEObject Type="Embed" ProgID="Equation.DSMT4" ShapeID="_x0000_i1128" DrawAspect="Content" ObjectID="_1686768900" r:id="rId22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, có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2E0B8A0E">
                <v:shape id="_x0000_i1129" type="#_x0000_t75" style="width:16.5pt;height:12.75pt" o:ole="">
                  <v:imagedata r:id="rId221" o:title=""/>
                </v:shape>
                <o:OLEObject Type="Embed" ProgID="Equation.DSMT4" ShapeID="_x0000_i1129" DrawAspect="Content" ObjectID="_1686768901" r:id="rId22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giao điểm của hai đường chéo. Trong các mệnh đề sau, tìm mệnh đề </w:t>
            </w:r>
            <w:r w:rsidRPr="00020BA6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pt-BR"/>
              </w:rPr>
              <w:t>sai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?</w:t>
            </w:r>
          </w:p>
          <w:p w14:paraId="149B4620" w14:textId="164611AA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bookmarkStart w:id="64" w:name="c13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520" w:dyaOrig="340" w14:anchorId="0BBC18AD">
                <v:shape id="_x0000_i1130" type="#_x0000_t75" style="width:75.75pt;height:17.25pt" o:ole="">
                  <v:imagedata r:id="rId223" o:title=""/>
                </v:shape>
                <o:OLEObject Type="Embed" ProgID="Equation.DSMT4" ShapeID="_x0000_i1130" DrawAspect="Content" ObjectID="_1686768902" r:id="rId224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pt-BR"/>
              </w:rPr>
              <w:t>.</w:t>
            </w:r>
            <w:bookmarkStart w:id="65" w:name="c13b"/>
            <w:bookmarkEnd w:id="64"/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540" w:dyaOrig="340" w14:anchorId="4A0B534E">
                <v:shape id="_x0000_i1131" type="#_x0000_t75" style="width:76.5pt;height:17.25pt" o:ole="">
                  <v:imagedata r:id="rId225" o:title=""/>
                </v:shape>
                <o:OLEObject Type="Embed" ProgID="Equation.DSMT4" ShapeID="_x0000_i1131" DrawAspect="Content" ObjectID="_1686768903" r:id="rId22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23DDF233" w14:textId="3ECC252D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bookmarkStart w:id="66" w:name="c13c"/>
            <w:bookmarkEnd w:id="6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680" w:dyaOrig="340" w14:anchorId="2F87A27E">
                <v:shape id="_x0000_i1132" type="#_x0000_t75" style="width:84pt;height:17.25pt" o:ole="">
                  <v:imagedata r:id="rId227" o:title=""/>
                </v:shape>
                <o:OLEObject Type="Embed" ProgID="Equation.DSMT4" ShapeID="_x0000_i1132" DrawAspect="Content" ObjectID="_1686768904" r:id="rId22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bookmarkStart w:id="67" w:name="c13d"/>
            <w:bookmarkEnd w:id="66"/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2200" w:dyaOrig="340" w14:anchorId="0171765F">
                <v:shape id="_x0000_i1133" type="#_x0000_t75" style="width:110.25pt;height:17.25pt" o:ole="">
                  <v:imagedata r:id="rId229" o:title=""/>
                </v:shape>
                <o:OLEObject Type="Embed" ProgID="Equation.DSMT4" ShapeID="_x0000_i1133" DrawAspect="Content" ObjectID="_1686768905" r:id="rId23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bookmarkEnd w:id="67"/>
          <w:p w14:paraId="14A14753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3A08DB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0E3B21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E18C05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8" w:name="c14q"/>
            <w:bookmarkEnd w:id="68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0" w14:anchorId="78D6CFA2">
                <v:shape id="_x0000_i1134" type="#_x0000_t75" style="width:36pt;height:13.5pt" o:ole="">
                  <v:imagedata r:id="rId231" o:title=""/>
                </v:shape>
                <o:OLEObject Type="Embed" ProgID="Equation.DSMT4" ShapeID="_x0000_i1134" DrawAspect="Content" ObjectID="_1686768906" r:id="rId2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63E871BC">
                <v:shape id="_x0000_i1135" type="#_x0000_t75" style="width:12pt;height:13.5pt" o:ole="">
                  <v:imagedata r:id="rId233" o:title=""/>
                </v:shape>
                <o:OLEObject Type="Embed" ProgID="Equation.DSMT4" ShapeID="_x0000_i1135" DrawAspect="Content" ObjectID="_1686768907" r:id="rId2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sau đây đúng?</w:t>
            </w:r>
          </w:p>
          <w:p w14:paraId="08C553CB" w14:textId="0CAD9962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9" w:name="c14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676036A6">
                <v:shape id="_x0000_i1136" type="#_x0000_t75" style="width:63.75pt;height:17.25pt" o:ole="">
                  <v:imagedata r:id="rId235" o:title=""/>
                </v:shape>
                <o:OLEObject Type="Embed" ProgID="Equation.DSMT4" ShapeID="_x0000_i1136" DrawAspect="Content" ObjectID="_1686768908" r:id="rId23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0" w:name="c14b"/>
            <w:bookmarkEnd w:id="69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711D7A15">
                <v:shape id="_x0000_i1137" type="#_x0000_t75" style="width:63.75pt;height:17.25pt" o:ole="">
                  <v:imagedata r:id="rId237" o:title=""/>
                </v:shape>
                <o:OLEObject Type="Embed" ProgID="Equation.DSMT4" ShapeID="_x0000_i1137" DrawAspect="Content" ObjectID="_1686768909" r:id="rId23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52C3A29" w14:textId="7C16F431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1" w:name="c14c"/>
            <w:bookmarkEnd w:id="7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20" w:dyaOrig="345" w14:anchorId="12E17A88">
                <v:shape id="_x0000_i1138" type="#_x0000_t75" style="width:66pt;height:17.25pt" o:ole="">
                  <v:imagedata r:id="rId239" o:title=""/>
                </v:shape>
                <o:OLEObject Type="Embed" ProgID="Equation.DSMT4" ShapeID="_x0000_i1138" DrawAspect="Content" ObjectID="_1686768910" r:id="rId24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2" w:name="c14d"/>
            <w:bookmarkEnd w:id="71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6F267378">
                <v:shape id="_x0000_i1139" type="#_x0000_t75" style="width:63.75pt;height:17.25pt" o:ole="">
                  <v:imagedata r:id="rId241" o:title=""/>
                </v:shape>
                <o:OLEObject Type="Embed" ProgID="Equation.DSMT4" ShapeID="_x0000_i1139" DrawAspect="Content" ObjectID="_1686768911" r:id="rId24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72"/>
          <w:p w14:paraId="5CBFFF33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AE2C3B" w14:textId="77777777" w:rsidR="00465C3B" w:rsidRPr="00020BA6" w:rsidRDefault="00465C3B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188780D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331FD3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73" w:name="c15q"/>
            <w:bookmarkEnd w:id="7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15: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20" w:dyaOrig="285" w14:anchorId="3128A80C">
                <v:shape id="_x0000_i1140" type="#_x0000_t75" style="width:36pt;height:14.25pt" o:ole="">
                  <v:imagedata r:id="rId243" o:title=""/>
                </v:shape>
                <o:OLEObject Type="Embed" ProgID="Equation.DSMT4" ShapeID="_x0000_i1140" DrawAspect="Content" ObjectID="_1686768912" r:id="rId2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255" w:dyaOrig="285" w14:anchorId="7FC3AC19">
                <v:shape id="_x0000_i1141" type="#_x0000_t75" style="width:12.75pt;height:14.25pt" o:ole="">
                  <v:imagedata r:id="rId245" o:title=""/>
                </v:shape>
                <o:OLEObject Type="Embed" ProgID="Equation.DSMT4" ShapeID="_x0000_i1141" DrawAspect="Content" ObjectID="_1686768913" r:id="rId2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trọng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05" w:dyaOrig="285" w14:anchorId="10AE2FD3">
                <v:shape id="_x0000_i1142" type="#_x0000_t75" style="width:35.25pt;height:14.25pt" o:ole="">
                  <v:imagedata r:id="rId247" o:title=""/>
                </v:shape>
                <o:OLEObject Type="Embed" ProgID="Equation.DSMT4" ShapeID="_x0000_i1142" DrawAspect="Content" ObjectID="_1686768914" r:id="rId2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55" w:dyaOrig="345" w14:anchorId="056D6522">
                <v:shape id="_x0000_i1143" type="#_x0000_t75" style="width:72.75pt;height:17.25pt" o:ole="">
                  <v:imagedata r:id="rId249" o:title=""/>
                </v:shape>
                <o:OLEObject Type="Embed" ProgID="Equation.DSMT4" ShapeID="_x0000_i1143" DrawAspect="Content" ObjectID="_1686768915" r:id="rId2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658BFD7" w14:textId="5F7A28D6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4" w:name="c15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20" w:dyaOrig="315" w14:anchorId="50CD74A9">
                <v:shape id="_x0000_i1144" type="#_x0000_t75" style="width:21pt;height:15.75pt" o:ole="">
                  <v:imagedata r:id="rId251" o:title=""/>
                </v:shape>
                <o:OLEObject Type="Embed" ProgID="Equation.DSMT4" ShapeID="_x0000_i1144" DrawAspect="Content" ObjectID="_1686768916" r:id="rId2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5b"/>
            <w:bookmarkEnd w:id="74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750150C8">
                <v:shape id="_x0000_i1145" type="#_x0000_t75" style="width:20.25pt;height:15.75pt" o:ole="">
                  <v:imagedata r:id="rId253" o:title=""/>
                </v:shape>
                <o:OLEObject Type="Embed" ProgID="Equation.DSMT4" ShapeID="_x0000_i1145" DrawAspect="Content" ObjectID="_1686768917" r:id="rId2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6" w:name="c15c"/>
            <w:bookmarkEnd w:id="75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4E84FD3E">
                <v:shape id="_x0000_i1146" type="#_x0000_t75" style="width:20.25pt;height:15.75pt" o:ole="">
                  <v:imagedata r:id="rId255" o:title=""/>
                </v:shape>
                <o:OLEObject Type="Embed" ProgID="Equation.DSMT4" ShapeID="_x0000_i1146" DrawAspect="Content" ObjectID="_1686768918" r:id="rId2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7" w:name="c15d"/>
            <w:bookmarkEnd w:id="76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345" w14:anchorId="5EF425A3">
                <v:shape id="_x0000_i1147" type="#_x0000_t75" style="width:20.25pt;height:17.25pt" o:ole="">
                  <v:imagedata r:id="rId257" o:title=""/>
                </v:shape>
                <o:OLEObject Type="Embed" ProgID="Equation.DSMT4" ShapeID="_x0000_i1147" DrawAspect="Content" ObjectID="_1686768919" r:id="rId2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7"/>
          <w:p w14:paraId="35C45AF2" w14:textId="77777777" w:rsidR="00465C3B" w:rsidRPr="00020BA6" w:rsidRDefault="00465C3B" w:rsidP="00EC13D0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8E1C676" w14:textId="77777777" w:rsidR="00465C3B" w:rsidRPr="00020BA6" w:rsidRDefault="00465C3B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717B04C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65DDF8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8" w:name="c16q"/>
            <w:bookmarkEnd w:id="78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5754D08E">
                <v:shape id="_x0000_i1148" type="#_x0000_t75" style="width:36.75pt;height:13.5pt" o:ole="">
                  <v:imagedata r:id="rId259" o:title=""/>
                </v:shape>
                <o:OLEObject Type="Embed" ProgID="Equation.DSMT4" ShapeID="_x0000_i1148" DrawAspect="Content" ObjectID="_1686768920" r:id="rId26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6BD1B877">
                <v:shape id="_x0000_i1149" type="#_x0000_t75" style="width:16.5pt;height:12.75pt" o:ole="">
                  <v:imagedata r:id="rId261" o:title=""/>
                </v:shape>
                <o:OLEObject Type="Embed" ProgID="Equation.DSMT4" ShapeID="_x0000_i1149" DrawAspect="Content" ObjectID="_1686768921" r:id="rId26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tùy ý. Gọi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20" w:dyaOrig="315" w14:anchorId="679EA81C">
                <v:shape id="_x0000_i1150" type="#_x0000_t75" style="width:21pt;height:15.75pt" o:ole="">
                  <v:imagedata r:id="rId263" o:title=""/>
                </v:shape>
                <o:OLEObject Type="Embed" ProgID="Equation.DSMT4" ShapeID="_x0000_i1150" DrawAspect="Content" ObjectID="_1686768922" r:id="rId26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trung điểm của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55" w:dyaOrig="315" w14:anchorId="4CA4362E">
                <v:shape id="_x0000_i1151" type="#_x0000_t75" style="width:42.75pt;height:15.75pt" o:ole="">
                  <v:imagedata r:id="rId265" o:title=""/>
                </v:shape>
                <o:OLEObject Type="Embed" ProgID="Equation.DSMT4" ShapeID="_x0000_i1151" DrawAspect="Content" ObjectID="_1686768923" r:id="rId26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90" w:dyaOrig="330" w14:anchorId="52BF4DCA">
                <v:shape id="_x0000_i1152" type="#_x0000_t75" style="width:109.5pt;height:16.5pt" o:ole="">
                  <v:imagedata r:id="rId267" o:title=""/>
                </v:shape>
                <o:OLEObject Type="Embed" ProgID="Equation.DSMT4" ShapeID="_x0000_i1152" DrawAspect="Content" ObjectID="_1686768924" r:id="rId268"/>
              </w:objec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bằng</w:t>
            </w:r>
          </w:p>
          <w:p w14:paraId="5C01393A" w14:textId="1F36534B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6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50" w:dyaOrig="330" w14:anchorId="10181860">
                <v:shape id="_x0000_i1153" type="#_x0000_t75" style="width:67.5pt;height:16.5pt" o:ole="">
                  <v:imagedata r:id="rId269" o:title=""/>
                </v:shape>
                <o:OLEObject Type="Embed" ProgID="Equation.DSMT4" ShapeID="_x0000_i1153" DrawAspect="Content" ObjectID="_1686768925" r:id="rId27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0" w:name="c16b"/>
            <w:bookmarkEnd w:id="7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10" w:dyaOrig="330" w14:anchorId="076BD420">
                <v:shape id="_x0000_i1154" type="#_x0000_t75" style="width:40.5pt;height:16.5pt" o:ole="">
                  <v:imagedata r:id="rId271" o:title=""/>
                </v:shape>
                <o:OLEObject Type="Embed" ProgID="Equation.DSMT4" ShapeID="_x0000_i1154" DrawAspect="Content" ObjectID="_1686768926" r:id="rId27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5FD4082" w14:textId="27AD5FED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1" w:name="c16c"/>
            <w:bookmarkEnd w:id="8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10" w:dyaOrig="330" w14:anchorId="4EB57A69">
                <v:shape id="_x0000_i1155" type="#_x0000_t75" style="width:70.5pt;height:16.5pt" o:ole="">
                  <v:imagedata r:id="rId273" o:title=""/>
                </v:shape>
                <o:OLEObject Type="Embed" ProgID="Equation.DSMT4" ShapeID="_x0000_i1155" DrawAspect="Content" ObjectID="_1686768927" r:id="rId2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2" w:name="c16d"/>
            <w:bookmarkEnd w:id="81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80" w:dyaOrig="330" w14:anchorId="2325DD1F">
                <v:shape id="_x0000_i1156" type="#_x0000_t75" style="width:69pt;height:16.5pt" o:ole="">
                  <v:imagedata r:id="rId275" o:title=""/>
                </v:shape>
                <o:OLEObject Type="Embed" ProgID="Equation.DSMT4" ShapeID="_x0000_i1156" DrawAspect="Content" ObjectID="_1686768928" r:id="rId27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2"/>
          <w:p w14:paraId="4FA09E48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FE50EF0" w14:textId="77777777" w:rsidR="00465C3B" w:rsidRPr="00020BA6" w:rsidRDefault="00465C3B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45710C9F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72F5E0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3" w:name="c17q"/>
            <w:bookmarkEnd w:id="8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17: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720" w:dyaOrig="270" w14:anchorId="7EA0B2F8">
                <v:shape id="_x0000_i1157" type="#_x0000_t75" style="width:36pt;height:13.5pt" o:ole="">
                  <v:imagedata r:id="rId277" o:title=""/>
                </v:shape>
                <o:OLEObject Type="Embed" ProgID="Equation.DSMT4" ShapeID="_x0000_i1157" DrawAspect="Content" ObjectID="_1686768929" r:id="rId2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270" w:dyaOrig="270" w14:anchorId="75FEC396">
                <v:shape id="_x0000_i1158" type="#_x0000_t75" style="width:13.5pt;height:13.5pt" o:ole="">
                  <v:imagedata r:id="rId279" o:title=""/>
                </v:shape>
                <o:OLEObject Type="Embed" ProgID="Equation.DSMT4" ShapeID="_x0000_i1158" DrawAspect="Content" ObjectID="_1686768930" r:id="rId2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trọng tâm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705" w:dyaOrig="270" w14:anchorId="49A2361F">
                <v:shape id="_x0000_i1159" type="#_x0000_t75" style="width:35.25pt;height:13.5pt" o:ole="">
                  <v:imagedata r:id="rId281" o:title=""/>
                </v:shape>
                <o:OLEObject Type="Embed" ProgID="Equation.DSMT4" ShapeID="_x0000_i1159" DrawAspect="Content" ObjectID="_1686768931" r:id="rId2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của vectơ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1470" w:dyaOrig="345" w14:anchorId="6F031B00">
                <v:shape id="_x0000_i1160" type="#_x0000_t75" style="width:73.5pt;height:17.25pt" o:ole="">
                  <v:imagedata r:id="rId283" o:title=""/>
                </v:shape>
                <o:OLEObject Type="Embed" ProgID="Equation.DSMT4" ShapeID="_x0000_i1160" DrawAspect="Content" ObjectID="_1686768932" r:id="rId2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04F530A" w14:textId="2F2F7BBE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4" w:name="c17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330" w14:anchorId="652FC3BD">
                <v:shape id="_x0000_i1161" type="#_x0000_t75" style="width:21pt;height:16.5pt" o:ole="">
                  <v:imagedata r:id="rId285" o:title=""/>
                </v:shape>
                <o:OLEObject Type="Embed" ProgID="Equation.DSMT4" ShapeID="_x0000_i1161" DrawAspect="Content" ObjectID="_1686768933" r:id="rId2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5" w:name="c17b"/>
            <w:bookmarkEnd w:id="84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330" w14:anchorId="7475037F">
                <v:shape id="_x0000_i1162" type="#_x0000_t75" style="width:20.25pt;height:16.5pt" o:ole="">
                  <v:imagedata r:id="rId287" o:title=""/>
                </v:shape>
                <o:OLEObject Type="Embed" ProgID="Equation.DSMT4" ShapeID="_x0000_i1162" DrawAspect="Content" ObjectID="_1686768934" r:id="rId2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6" w:name="c17c"/>
            <w:bookmarkEnd w:id="85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330" w14:anchorId="4814172C">
                <v:shape id="_x0000_i1163" type="#_x0000_t75" style="width:20.25pt;height:16.5pt" o:ole="">
                  <v:imagedata r:id="rId289" o:title=""/>
                </v:shape>
                <o:OLEObject Type="Embed" ProgID="Equation.DSMT4" ShapeID="_x0000_i1163" DrawAspect="Content" ObjectID="_1686768935" r:id="rId2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7" w:name="c17d"/>
            <w:bookmarkEnd w:id="86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345" w14:anchorId="45C9CC86">
                <v:shape id="_x0000_i1164" type="#_x0000_t75" style="width:20.25pt;height:17.25pt" o:ole="">
                  <v:imagedata r:id="rId291" o:title=""/>
                </v:shape>
                <o:OLEObject Type="Embed" ProgID="Equation.DSMT4" ShapeID="_x0000_i1164" DrawAspect="Content" ObjectID="_1686768936" r:id="rId2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7"/>
          <w:p w14:paraId="6E31771A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B323CB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7084B93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FDFC91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8" w:name="c18q"/>
            <w:bookmarkEnd w:id="88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18: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bốn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20" w:dyaOrig="285" w14:anchorId="69B80CD7">
                <v:shape id="_x0000_i1165" type="#_x0000_t75" style="width:51pt;height:14.25pt" o:ole="">
                  <v:imagedata r:id="rId293" o:title=""/>
                </v:shape>
                <o:OLEObject Type="Embed" ProgID="Equation.DSMT4" ShapeID="_x0000_i1165" DrawAspect="Content" ObjectID="_1686768937" r:id="rId29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phân biệt.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80" w:dyaOrig="315" w14:anchorId="54D17DFA">
                <v:shape id="_x0000_i1166" type="#_x0000_t75" style="width:99pt;height:15.75pt" o:ole="">
                  <v:imagedata r:id="rId295" o:title=""/>
                </v:shape>
                <o:OLEObject Type="Embed" ProgID="Equation.DSMT4" ShapeID="_x0000_i1166" DrawAspect="Content" ObjectID="_1686768938" r:id="rId29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vectơ nào sau đây?</w:t>
            </w:r>
          </w:p>
          <w:p w14:paraId="56CF011E" w14:textId="789062AE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9" w:name="c18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80" w:dyaOrig="315" w14:anchorId="03DAD2EA">
                <v:shape id="_x0000_i1167" type="#_x0000_t75" style="width:9pt;height:15.75pt" o:ole="">
                  <v:imagedata r:id="rId297" o:title=""/>
                </v:shape>
                <o:OLEObject Type="Embed" ProgID="Equation.DSMT4" ShapeID="_x0000_i1167" DrawAspect="Content" ObjectID="_1686768939" r:id="rId29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0" w:name="c18b"/>
            <w:bookmarkEnd w:id="8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420" w:dyaOrig="315" w14:anchorId="7CDA0E7B">
                <v:shape id="_x0000_i1168" type="#_x0000_t75" style="width:21pt;height:15.75pt" o:ole="">
                  <v:imagedata r:id="rId299" o:title=""/>
                </v:shape>
                <o:OLEObject Type="Embed" ProgID="Equation.DSMT4" ShapeID="_x0000_i1168" DrawAspect="Content" ObjectID="_1686768940" r:id="rId30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1" w:name="c18c"/>
            <w:bookmarkEnd w:id="9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405" w:dyaOrig="315" w14:anchorId="546A7CB8">
                <v:shape id="_x0000_i1169" type="#_x0000_t75" style="width:20.25pt;height:15.75pt" o:ole="">
                  <v:imagedata r:id="rId301" o:title=""/>
                </v:shape>
                <o:OLEObject Type="Embed" ProgID="Equation.DSMT4" ShapeID="_x0000_i1169" DrawAspect="Content" ObjectID="_1686768941" r:id="rId30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2" w:name="c18d"/>
            <w:bookmarkEnd w:id="9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315" w14:anchorId="143F7863">
                <v:shape id="_x0000_i1170" type="#_x0000_t75" style="width:27.75pt;height:15.75pt" o:ole="">
                  <v:imagedata r:id="rId303" o:title=""/>
                </v:shape>
                <o:OLEObject Type="Embed" ProgID="Equation.DSMT4" ShapeID="_x0000_i1170" DrawAspect="Content" ObjectID="_1686768942" r:id="rId30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2"/>
          <w:p w14:paraId="5E6ACFD0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B33854" w14:textId="77777777" w:rsidR="00465C3B" w:rsidRPr="00020BA6" w:rsidRDefault="00465C3B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339B39E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C276D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3" w:name="c19q"/>
            <w:bookmarkEnd w:id="9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640" w:dyaOrig="380" w14:anchorId="61FA23C3">
                <v:shape id="_x0000_i1171" type="#_x0000_t75" style="width:132pt;height:18.75pt" o:ole="">
                  <v:imagedata r:id="rId305" o:title=""/>
                </v:shape>
                <o:OLEObject Type="Embed" ProgID="Equation.DSMT4" ShapeID="_x0000_i1171" DrawAspect="Content" ObjectID="_1686768943" r:id="rId3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75567D68" w14:textId="250B4AEE" w:rsidR="00465C3B" w:rsidRPr="00020BA6" w:rsidRDefault="00465C3B" w:rsidP="00EC13D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4" w:name="c19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40" w:dyaOrig="320" w14:anchorId="543AD9B6">
                <v:shape id="_x0000_i1172" type="#_x0000_t75" style="width:21.75pt;height:16.5pt" o:ole="">
                  <v:imagedata r:id="rId307" o:title=""/>
                </v:shape>
                <o:OLEObject Type="Embed" ProgID="Equation.DSMT4" ShapeID="_x0000_i1172" DrawAspect="Content" ObjectID="_1686768944" r:id="rId3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5" w:name="c19b"/>
            <w:bookmarkEnd w:id="94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60" w:dyaOrig="340" w14:anchorId="70BF0E34">
                <v:shape id="_x0000_i1173" type="#_x0000_t75" style="width:23.25pt;height:17.25pt" o:ole="">
                  <v:imagedata r:id="rId309" o:title=""/>
                </v:shape>
                <o:OLEObject Type="Embed" ProgID="Equation.DSMT4" ShapeID="_x0000_i1173" DrawAspect="Content" ObjectID="_1686768945" r:id="rId3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9c"/>
            <w:bookmarkEnd w:id="95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40" w:dyaOrig="320" w14:anchorId="6C90E117">
                <v:shape id="_x0000_i1174" type="#_x0000_t75" style="width:21.75pt;height:16.5pt" o:ole="">
                  <v:imagedata r:id="rId311" o:title=""/>
                </v:shape>
                <o:OLEObject Type="Embed" ProgID="Equation.DSMT4" ShapeID="_x0000_i1174" DrawAspect="Content" ObjectID="_1686768946" r:id="rId3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9d"/>
            <w:bookmarkEnd w:id="96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0" w:dyaOrig="380" w14:anchorId="0D182778">
                <v:shape id="_x0000_i1175" type="#_x0000_t75" style="width:23.25pt;height:18.75pt" o:ole="">
                  <v:imagedata r:id="rId313" o:title=""/>
                </v:shape>
                <o:OLEObject Type="Embed" ProgID="Equation.DSMT4" ShapeID="_x0000_i1175" DrawAspect="Content" ObjectID="_1686768947" r:id="rId3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7"/>
          <w:p w14:paraId="1215F46C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4E8D9A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42620F1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08BDDC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20q"/>
            <w:bookmarkEnd w:id="98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72AEE0A9">
                <v:shape id="_x0000_i1176" type="#_x0000_t75" style="width:10.5pt;height:12.75pt" o:ole="">
                  <v:imagedata r:id="rId315" o:title=""/>
                </v:shape>
                <o:OLEObject Type="Embed" ProgID="Equation.DSMT4" ShapeID="_x0000_i1176" DrawAspect="Content" ObjectID="_1686768948" r:id="rId3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điểm bất kì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99" w:dyaOrig="320" w14:anchorId="39EDAAD5">
                <v:shape id="_x0000_i1177" type="#_x0000_t75" style="width:50.25pt;height:16.5pt" o:ole="">
                  <v:imagedata r:id="rId317" o:title=""/>
                </v:shape>
                <o:OLEObject Type="Embed" ProgID="Equation.DSMT4" ShapeID="_x0000_i1177" DrawAspect="Content" ObjectID="_1686768949" r:id="rId3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B689F8E" w14:textId="3C023DB7" w:rsidR="00465C3B" w:rsidRPr="00020BA6" w:rsidRDefault="00465C3B" w:rsidP="00EC13D0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9" w:name="c20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40" w:dyaOrig="340" w14:anchorId="6DBF7588">
                <v:shape id="_x0000_i1178" type="#_x0000_t75" style="width:1in;height:17.25pt" o:ole="">
                  <v:imagedata r:id="rId319" o:title=""/>
                </v:shape>
                <o:OLEObject Type="Embed" ProgID="Equation.DSMT4" ShapeID="_x0000_i1178" DrawAspect="Content" ObjectID="_1686768950" r:id="rId3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20b"/>
            <w:bookmarkEnd w:id="99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60" w:dyaOrig="340" w14:anchorId="650CDF89">
                <v:shape id="_x0000_i1179" type="#_x0000_t75" style="width:72.75pt;height:17.25pt" o:ole="">
                  <v:imagedata r:id="rId321" o:title=""/>
                </v:shape>
                <o:OLEObject Type="Embed" ProgID="Equation.DSMT4" ShapeID="_x0000_i1179" DrawAspect="Content" ObjectID="_1686768951" r:id="rId3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7BDBD04" w14:textId="4C6B7C36" w:rsidR="00465C3B" w:rsidRPr="00020BA6" w:rsidRDefault="00465C3B" w:rsidP="00EC13D0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1" w:name="c20c"/>
            <w:bookmarkEnd w:id="10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20" w:dyaOrig="340" w14:anchorId="39E871CC">
                <v:shape id="_x0000_i1180" type="#_x0000_t75" style="width:75.75pt;height:17.25pt" o:ole="">
                  <v:imagedata r:id="rId323" o:title=""/>
                </v:shape>
                <o:OLEObject Type="Embed" ProgID="Equation.DSMT4" ShapeID="_x0000_i1180" DrawAspect="Content" ObjectID="_1686768952" r:id="rId3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s2"/>
            <w:bookmarkStart w:id="103" w:name="c20d"/>
            <w:bookmarkEnd w:id="101"/>
            <w:bookmarkEnd w:id="102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0" w:dyaOrig="340" w14:anchorId="25626F96">
                <v:shape id="_x0000_i1181" type="#_x0000_t75" style="width:74.25pt;height:17.25pt" o:ole="">
                  <v:imagedata r:id="rId325" o:title=""/>
                </v:shape>
                <o:OLEObject Type="Embed" ProgID="Equation.DSMT4" ShapeID="_x0000_i1181" DrawAspect="Content" ObjectID="_1686768953" r:id="rId3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3"/>
          <w:p w14:paraId="6508FF4B" w14:textId="77777777" w:rsidR="00465C3B" w:rsidRPr="00020BA6" w:rsidRDefault="00465C3B" w:rsidP="00EC13D0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536CCF8" w14:textId="77777777" w:rsidR="00465C3B" w:rsidRPr="00020BA6" w:rsidRDefault="00465C3B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bookmarkEnd w:id="7"/>
    <w:bookmarkEnd w:id="8"/>
    <w:p w14:paraId="00567DDE" w14:textId="20FA2189" w:rsidR="000346C2" w:rsidRPr="00020BA6" w:rsidRDefault="00DE72AD" w:rsidP="00EC13D0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có đổi điểm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465C3B" w:rsidRPr="00020BA6" w14:paraId="1998E56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939D88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15" w:dyaOrig="270" w14:anchorId="149CE430">
                <v:shape id="_x0000_i1182" type="#_x0000_t75" style="width:15.75pt;height:13.5pt" o:ole="">
                  <v:imagedata r:id="rId327" o:title=""/>
                </v:shape>
                <o:OLEObject Type="Embed" ProgID="Equation.DSMT4" ShapeID="_x0000_i1182" DrawAspect="Content" ObjectID="_1686768954" r:id="rId3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là trung điểm của đoạn thẳng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object w:dxaOrig="405" w:dyaOrig="270" w14:anchorId="61EAC86C">
                <v:shape id="_x0000_i1183" type="#_x0000_t75" style="width:20.25pt;height:13.5pt" o:ole="">
                  <v:imagedata r:id="rId329" o:title=""/>
                </v:shape>
                <o:OLEObject Type="Embed" ProgID="Equation.DSMT4" ShapeID="_x0000_i1183" DrawAspect="Content" ObjectID="_1686768955" r:id="rId3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khẳng định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60F599A" w14:textId="5A163BE3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335" w:dyaOrig="315" w14:anchorId="0717BFEA">
                <v:shape id="_x0000_i1184" type="#_x0000_t75" style="width:66.75pt;height:15.75pt" o:ole="">
                  <v:imagedata r:id="rId331" o:title=""/>
                </v:shape>
                <o:OLEObject Type="Embed" ProgID="Equation.DSMT4" ShapeID="_x0000_i1184" DrawAspect="Content" ObjectID="_1686768956" r:id="rId33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với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80" w:dyaOrig="270" w14:anchorId="352A1DF8">
                <v:shape id="_x0000_i1185" type="#_x0000_t75" style="width:9pt;height:13.5pt" o:ole="">
                  <v:imagedata r:id="rId333" o:title=""/>
                </v:shape>
                <o:OLEObject Type="Embed" ProgID="Equation.DSMT4" ShapeID="_x0000_i1185" DrawAspect="Content" ObjectID="_1686768957" r:id="rId33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điểm bất kì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ED31B3" w14:textId="34D82996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440" w:dyaOrig="345" w14:anchorId="2BCC8225">
                <v:shape id="_x0000_i1186" type="#_x0000_t75" style="width:1in;height:17.25pt" o:ole="">
                  <v:imagedata r:id="rId335" o:title=""/>
                </v:shape>
                <o:OLEObject Type="Embed" ProgID="Equation.DSMT4" ShapeID="_x0000_i1186" DrawAspect="Content" ObjectID="_1686768958" r:id="rId3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98882E" w14:textId="10DC6D4B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335" w:dyaOrig="315" w14:anchorId="5FA9911E">
                <v:shape id="_x0000_i1187" type="#_x0000_t75" style="width:66.75pt;height:15.75pt" o:ole="">
                  <v:imagedata r:id="rId337" o:title=""/>
                </v:shape>
                <o:OLEObject Type="Embed" ProgID="Equation.DSMT4" ShapeID="_x0000_i1187" DrawAspect="Content" ObjectID="_1686768959" r:id="rId33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với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80" w:dyaOrig="270" w14:anchorId="07311746">
                <v:shape id="_x0000_i1188" type="#_x0000_t75" style="width:9pt;height:13.5pt" o:ole="">
                  <v:imagedata r:id="rId333" o:title=""/>
                </v:shape>
                <o:OLEObject Type="Embed" ProgID="Equation.DSMT4" ShapeID="_x0000_i1188" DrawAspect="Content" ObjectID="_1686768960" r:id="rId33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điểm bất kì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AD12A0" w14:textId="4BCF05DF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395" w:dyaOrig="345" w14:anchorId="01569713">
                <v:shape id="_x0000_i1189" type="#_x0000_t75" style="width:69.75pt;height:17.25pt" o:ole="">
                  <v:imagedata r:id="rId340" o:title=""/>
                </v:shape>
                <o:OLEObject Type="Embed" ProgID="Equation.DSMT4" ShapeID="_x0000_i1189" DrawAspect="Content" ObjectID="_1686768961" r:id="rId341"/>
              </w:object>
            </w: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67B0234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46E3AA" w14:textId="77777777" w:rsidR="00465C3B" w:rsidRPr="00020BA6" w:rsidRDefault="00465C3B" w:rsidP="00EC13D0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 xml:space="preserve">   Lời giải</w:t>
            </w:r>
          </w:p>
        </w:tc>
      </w:tr>
      <w:tr w:rsidR="00465C3B" w:rsidRPr="00020BA6" w14:paraId="65431B63" w14:textId="77777777" w:rsidTr="00F94ED9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A63308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2: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ABCD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có tâm </w:t>
            </w:r>
            <w:r w:rsidRPr="00020BA6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 xml:space="preserve">O.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Khẳng định nào sau đây </w:t>
            </w:r>
            <w:r w:rsidRPr="00020BA6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pt-BR"/>
              </w:rPr>
              <w:t>sai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?</w:t>
            </w:r>
          </w:p>
          <w:p w14:paraId="180088BC" w14:textId="5D7BC50B" w:rsidR="00465C3B" w:rsidRPr="00020BA6" w:rsidRDefault="00465C3B" w:rsidP="00EC13D0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500" w:dyaOrig="345" w14:anchorId="71EE61AE">
                <v:shape id="_x0000_i1190" type="#_x0000_t75" style="width:75pt;height:17.25pt" o:ole="">
                  <v:imagedata r:id="rId342" o:title=""/>
                </v:shape>
                <o:OLEObject Type="Embed" ProgID="Equation.DSMT4" ShapeID="_x0000_i1190" DrawAspect="Content" ObjectID="_1686768962" r:id="rId34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290" w:dyaOrig="345" w14:anchorId="61264FBD">
                <v:shape id="_x0000_i1191" type="#_x0000_t75" style="width:64.5pt;height:17.25pt" o:ole="">
                  <v:imagedata r:id="rId344" o:title=""/>
                </v:shape>
                <o:OLEObject Type="Embed" ProgID="Equation.DSMT4" ShapeID="_x0000_i1191" DrawAspect="Content" ObjectID="_1686768963" r:id="rId34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678A4B11" w14:textId="70D74ECA" w:rsidR="00465C3B" w:rsidRPr="00020BA6" w:rsidRDefault="00465C3B" w:rsidP="00EC13D0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020" w:dyaOrig="345" w14:anchorId="15CDF0E3">
                <v:shape id="_x0000_i1192" type="#_x0000_t75" style="width:51pt;height:17.25pt" o:ole="">
                  <v:imagedata r:id="rId346" o:title=""/>
                </v:shape>
                <o:OLEObject Type="Embed" ProgID="Equation.DSMT4" ShapeID="_x0000_i1192" DrawAspect="Content" ObjectID="_1686768964" r:id="rId347"/>
              </w:objec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530" w:dyaOrig="345" w14:anchorId="189EE52C">
                <v:shape id="_x0000_i1193" type="#_x0000_t75" style="width:76.5pt;height:17.25pt" o:ole="">
                  <v:imagedata r:id="rId348" o:title=""/>
                </v:shape>
                <o:OLEObject Type="Embed" ProgID="Equation.DSMT4" ShapeID="_x0000_i1193" DrawAspect="Content" ObjectID="_1686768965" r:id="rId34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3F6EC2E9" w14:textId="77777777" w:rsidR="00465C3B" w:rsidRPr="00020BA6" w:rsidRDefault="00465C3B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384887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010A154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7E9595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Đẳng thức nào sau đây luôn đúng với mọi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750" w:dyaOrig="315" w14:anchorId="22CA7F03">
                <v:shape id="_x0000_i1194" type="#_x0000_t75" style="width:37.5pt;height:15.75pt" o:ole="">
                  <v:imagedata r:id="rId350" o:title=""/>
                </v:shape>
                <o:OLEObject Type="Embed" ProgID="Equation.DSMT4" ShapeID="_x0000_i1194" DrawAspect="Content" ObjectID="_1686768966" r:id="rId3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bất kì?</w:t>
            </w:r>
          </w:p>
          <w:p w14:paraId="453D4F31" w14:textId="5C929DBE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00" w:dyaOrig="345" w14:anchorId="4D774824">
                <v:shape id="_x0000_i1195" type="#_x0000_t75" style="width:75pt;height:17.25pt" o:ole="">
                  <v:imagedata r:id="rId352" o:title=""/>
                </v:shape>
                <o:OLEObject Type="Embed" ProgID="Equation.DSMT4" ShapeID="_x0000_i1195" DrawAspect="Content" ObjectID="_1686768967" r:id="rId35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00" w:dyaOrig="345" w14:anchorId="741773CD">
                <v:shape id="_x0000_i1196" type="#_x0000_t75" style="width:75pt;height:17.25pt" o:ole="">
                  <v:imagedata r:id="rId354" o:title=""/>
                </v:shape>
                <o:OLEObject Type="Embed" ProgID="Equation.DSMT4" ShapeID="_x0000_i1196" DrawAspect="Content" ObjectID="_1686768968" r:id="rId35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13F160" w14:textId="2406AEE6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42C280CD">
                <v:shape id="_x0000_i1197" type="#_x0000_t75" style="width:76.5pt;height:17.25pt" o:ole="">
                  <v:imagedata r:id="rId356" o:title=""/>
                </v:shape>
                <o:OLEObject Type="Embed" ProgID="Equation.DSMT4" ShapeID="_x0000_i1197" DrawAspect="Content" ObjectID="_1686768969" r:id="rId35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3AD3FFBB">
                <v:shape id="_x0000_i1198" type="#_x0000_t75" style="width:76.5pt;height:17.25pt" o:ole="">
                  <v:imagedata r:id="rId358" o:title=""/>
                </v:shape>
                <o:OLEObject Type="Embed" ProgID="Equation.DSMT4" ShapeID="_x0000_i1198" DrawAspect="Content" ObjectID="_1686768970" r:id="rId35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1FE345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5E770D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118060E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DEF950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720678CE">
                <v:shape id="_x0000_i1199" type="#_x0000_t75" style="width:12pt;height:12.75pt" o:ole="">
                  <v:imagedata r:id="rId360" o:title=""/>
                </v:shape>
                <o:OLEObject Type="Embed" ProgID="Equation.DSMT4" ShapeID="_x0000_i1199" DrawAspect="Content" ObjectID="_1686768971" r:id="rId36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7D5568CC">
                <v:shape id="_x0000_i1200" type="#_x0000_t75" style="width:12pt;height:12.75pt" o:ole="">
                  <v:imagedata r:id="rId362" o:title=""/>
                </v:shape>
                <o:OLEObject Type="Embed" ProgID="Equation.DSMT4" ShapeID="_x0000_i1200" DrawAspect="Content" ObjectID="_1686768972" r:id="rId36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50A264F3">
                <v:shape id="_x0000_i1201" type="#_x0000_t75" style="width:12pt;height:14.25pt" o:ole="">
                  <v:imagedata r:id="rId364" o:title=""/>
                </v:shape>
                <o:OLEObject Type="Embed" ProgID="Equation.DSMT4" ShapeID="_x0000_i1201" DrawAspect="Content" ObjectID="_1686768973" r:id="rId36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phân biệt. Đẳng thức nào sau đây là đẳng thức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70F7EEE" w14:textId="2DBEA3CD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85" w:dyaOrig="345" w14:anchorId="0107AE73">
                <v:shape id="_x0000_i1202" type="#_x0000_t75" style="width:74.25pt;height:17.25pt" o:ole="">
                  <v:imagedata r:id="rId366" o:title=""/>
                </v:shape>
                <o:OLEObject Type="Embed" ProgID="Equation.DSMT4" ShapeID="_x0000_i1202" DrawAspect="Content" ObjectID="_1686768974" r:id="rId36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1EBC2209">
                <v:shape id="_x0000_i1203" type="#_x0000_t75" style="width:76.5pt;height:17.25pt" o:ole="">
                  <v:imagedata r:id="rId368" o:title=""/>
                </v:shape>
                <o:OLEObject Type="Embed" ProgID="Equation.DSMT4" ShapeID="_x0000_i1203" DrawAspect="Content" ObjectID="_1686768975" r:id="rId36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854210" w14:textId="0824409B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45" w14:anchorId="327265D9">
                <v:shape id="_x0000_i1204" type="#_x0000_t75" style="width:73.5pt;height:17.25pt" o:ole="">
                  <v:imagedata r:id="rId370" o:title=""/>
                </v:shape>
                <o:OLEObject Type="Embed" ProgID="Equation.DSMT4" ShapeID="_x0000_i1204" DrawAspect="Content" ObjectID="_1686768976" r:id="rId37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85" w:dyaOrig="345" w14:anchorId="69BA0C1C">
                <v:shape id="_x0000_i1205" type="#_x0000_t75" style="width:74.25pt;height:17.25pt" o:ole="">
                  <v:imagedata r:id="rId372" o:title=""/>
                </v:shape>
                <o:OLEObject Type="Embed" ProgID="Equation.DSMT4" ShapeID="_x0000_i1205" DrawAspect="Content" ObjectID="_1686768977" r:id="rId37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440BDE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883C5B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69DBF37C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1147EC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216F814D">
                <v:shape id="_x0000_i1206" type="#_x0000_t75" style="width:12pt;height:13.5pt" o:ole="">
                  <v:imagedata r:id="rId374" o:title=""/>
                </v:shape>
                <o:OLEObject Type="Embed" ProgID="Equation.DSMT4" ShapeID="_x0000_i1206" DrawAspect="Content" ObjectID="_1686768978" r:id="rId37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4DC03127">
                <v:shape id="_x0000_i1207" type="#_x0000_t75" style="width:36.75pt;height:13.5pt" o:ole="">
                  <v:imagedata r:id="rId376" o:title=""/>
                </v:shape>
                <o:OLEObject Type="Embed" ProgID="Equation.DSMT4" ShapeID="_x0000_i1207" DrawAspect="Content" ObjectID="_1686768979" r:id="rId37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sau đây sai?</w:t>
            </w:r>
          </w:p>
          <w:p w14:paraId="0300D459" w14:textId="34567980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15" w:dyaOrig="330" w14:anchorId="612A7843">
                <v:shape id="_x0000_i1208" type="#_x0000_t75" style="width:76.5pt;height:16.5pt" o:ole="">
                  <v:imagedata r:id="rId378" o:title=""/>
                </v:shape>
                <o:OLEObject Type="Embed" ProgID="Equation.DSMT4" ShapeID="_x0000_i1208" DrawAspect="Content" ObjectID="_1686768980" r:id="rId37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position w:val="-6"/>
                <w:sz w:val="24"/>
                <w:szCs w:val="24"/>
              </w:rPr>
              <w:object w:dxaOrig="2040" w:dyaOrig="345" w14:anchorId="35548D0A">
                <v:shape id="_x0000_i1209" type="#_x0000_t75" style="width:102pt;height:17.25pt" o:ole="">
                  <v:imagedata r:id="rId380" o:title=""/>
                </v:shape>
                <o:OLEObject Type="Embed" ProgID="Equation.DSMT4" ShapeID="_x0000_i1209" DrawAspect="Content" ObjectID="_1686768981" r:id="rId38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1DF02DE" w14:textId="31C94477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45" w14:anchorId="07B3854A">
                <v:shape id="_x0000_i1210" type="#_x0000_t75" style="width:73.5pt;height:17.25pt" o:ole="">
                  <v:imagedata r:id="rId382" o:title=""/>
                </v:shape>
                <o:OLEObject Type="Embed" ProgID="Equation.DSMT4" ShapeID="_x0000_i1210" DrawAspect="Content" ObjectID="_1686768982" r:id="rId38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45" w14:anchorId="0D0D1465">
                <v:shape id="_x0000_i1211" type="#_x0000_t75" style="width:102pt;height:17.25pt" o:ole="">
                  <v:imagedata r:id="rId384" o:title=""/>
                </v:shape>
                <o:OLEObject Type="Embed" ProgID="Equation.DSMT4" ShapeID="_x0000_i1211" DrawAspect="Content" ObjectID="_1686768983" r:id="rId38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37DE2C1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70EA5E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40C2607F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18C5FF" w14:textId="77777777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 w:rsidRPr="00020BA6">
              <w:rPr>
                <w:rFonts w:ascii="Chu Van An" w:hAnsi="Chu Van An" w:cs="Chu Van An"/>
                <w:b/>
                <w:bCs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F709B54" w14:textId="3D3BF3EB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49D4161F">
                <v:shape id="_x0000_i1212" type="#_x0000_t75" style="width:10.5pt;height:12.75pt" o:ole="">
                  <v:imagedata r:id="rId386" o:title=""/>
                </v:shape>
                <o:OLEObject Type="Embed" ProgID="Equation.DSMT4" ShapeID="_x0000_i1212" DrawAspect="Content" ObjectID="_1686768984" r:id="rId3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68617C46">
                <v:shape id="_x0000_i1213" type="#_x0000_t75" style="width:19.5pt;height:12.75pt" o:ole="">
                  <v:imagedata r:id="rId388" o:title=""/>
                </v:shape>
                <o:OLEObject Type="Embed" ProgID="Equation.DSMT4" ShapeID="_x0000_i1213" DrawAspect="Content" ObjectID="_1686768985" r:id="rId3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0" w:dyaOrig="300" w14:anchorId="7EE98189">
                <v:shape id="_x0000_i1214" type="#_x0000_t75" style="width:67.5pt;height:15pt" o:ole="">
                  <v:imagedata r:id="rId390" o:title=""/>
                </v:shape>
                <o:OLEObject Type="Embed" ProgID="Equation.DSMT4" ShapeID="_x0000_i1214" DrawAspect="Content" ObjectID="_1686768986" r:id="rId3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03E199" w14:textId="69722EF4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5F1B6B7D">
                <v:shape id="_x0000_i1215" type="#_x0000_t75" style="width:10.5pt;height:12.75pt" o:ole="">
                  <v:imagedata r:id="rId386" o:title=""/>
                </v:shape>
                <o:OLEObject Type="Embed" ProgID="Equation.DSMT4" ShapeID="_x0000_i1215" DrawAspect="Content" ObjectID="_1686768987" r:id="rId3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39F78B07">
                <v:shape id="_x0000_i1216" type="#_x0000_t75" style="width:19.5pt;height:12.75pt" o:ole="">
                  <v:imagedata r:id="rId388" o:title=""/>
                </v:shape>
                <o:OLEObject Type="Embed" ProgID="Equation.DSMT4" ShapeID="_x0000_i1216" DrawAspect="Content" ObjectID="_1686768988" r:id="rId39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40" w:dyaOrig="345" w14:anchorId="689D659B">
                <v:shape id="_x0000_i1217" type="#_x0000_t75" style="width:57pt;height:17.25pt" o:ole="">
                  <v:imagedata r:id="rId394" o:title=""/>
                </v:shape>
                <o:OLEObject Type="Embed" ProgID="Equation.DSMT4" ShapeID="_x0000_i1217" DrawAspect="Content" ObjectID="_1686768989" r:id="rId39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F27CA2" w14:textId="53178A0E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794FD1E2">
                <v:shape id="_x0000_i1218" type="#_x0000_t75" style="width:10.5pt;height:12.75pt" o:ole="">
                  <v:imagedata r:id="rId386" o:title=""/>
                </v:shape>
                <o:OLEObject Type="Embed" ProgID="Equation.DSMT4" ShapeID="_x0000_i1218" DrawAspect="Content" ObjectID="_1686768990" r:id="rId3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0633BE7F">
                <v:shape id="_x0000_i1219" type="#_x0000_t75" style="width:19.5pt;height:12.75pt" o:ole="">
                  <v:imagedata r:id="rId388" o:title=""/>
                </v:shape>
                <o:OLEObject Type="Embed" ProgID="Equation.DSMT4" ShapeID="_x0000_i1219" DrawAspect="Content" ObjectID="_1686768991" r:id="rId39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85" w:dyaOrig="345" w14:anchorId="0A1FB720">
                <v:shape id="_x0000_i1220" type="#_x0000_t75" style="width:59.25pt;height:17.25pt" o:ole="">
                  <v:imagedata r:id="rId398" o:title=""/>
                </v:shape>
                <o:OLEObject Type="Embed" ProgID="Equation.DSMT4" ShapeID="_x0000_i1220" DrawAspect="Content" ObjectID="_1686768992" r:id="rId39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A4025B" w14:textId="68F72E6C" w:rsidR="00465C3B" w:rsidRPr="00020BA6" w:rsidRDefault="00465C3B" w:rsidP="00EC13D0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7DC107CF">
                <v:shape id="_x0000_i1221" type="#_x0000_t75" style="width:10.5pt;height:12.75pt" o:ole="">
                  <v:imagedata r:id="rId386" o:title=""/>
                </v:shape>
                <o:OLEObject Type="Embed" ProgID="Equation.DSMT4" ShapeID="_x0000_i1221" DrawAspect="Content" ObjectID="_1686768993" r:id="rId4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71559173">
                <v:shape id="_x0000_i1222" type="#_x0000_t75" style="width:19.5pt;height:12.75pt" o:ole="">
                  <v:imagedata r:id="rId388" o:title=""/>
                </v:shape>
                <o:OLEObject Type="Embed" ProgID="Equation.DSMT4" ShapeID="_x0000_i1222" DrawAspect="Content" ObjectID="_1686768994" r:id="rId40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25" w:dyaOrig="345" w14:anchorId="7AB9CF5A">
                <v:shape id="_x0000_i1223" type="#_x0000_t75" style="width:56.25pt;height:17.25pt" o:ole="">
                  <v:imagedata r:id="rId402" o:title=""/>
                </v:shape>
                <o:OLEObject Type="Embed" ProgID="Equation.DSMT4" ShapeID="_x0000_i1223" DrawAspect="Content" ObjectID="_1686768995" r:id="rId40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FB3D0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619C9F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6B5E46B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FCAEB7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70" w:dyaOrig="330" w14:anchorId="4554A329">
                <v:shape id="_x0000_i1224" type="#_x0000_t75" style="width:43.5pt;height:16.5pt" o:ole="">
                  <v:imagedata r:id="rId404" o:title=""/>
                </v:shape>
                <o:OLEObject Type="Embed" ProgID="Equation.DSMT4" ShapeID="_x0000_i1224" DrawAspect="Content" ObjectID="_1686768996" r:id="rId4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bất kì. Mệnh đề nào sau đây là đúng?</w:t>
            </w:r>
          </w:p>
          <w:p w14:paraId="27C7A6BB" w14:textId="3CEEC363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5B043249">
                <v:shape id="_x0000_i1225" type="#_x0000_t75" style="width:81.75pt;height:18pt" o:ole="">
                  <v:imagedata r:id="rId406" o:title=""/>
                </v:shape>
                <o:OLEObject Type="Embed" ProgID="Equation.DSMT4" ShapeID="_x0000_i1225" DrawAspect="Content" ObjectID="_1686768997" r:id="rId4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4B0A04EB">
                <v:shape id="_x0000_i1226" type="#_x0000_t75" style="width:81.75pt;height:18pt" o:ole="">
                  <v:imagedata r:id="rId408" o:title=""/>
                </v:shape>
                <o:OLEObject Type="Embed" ProgID="Equation.DSMT4" ShapeID="_x0000_i1226" DrawAspect="Content" ObjectID="_1686768998" r:id="rId40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31541E57" w14:textId="00032AA9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5A6B8283">
                <v:shape id="_x0000_i1227" type="#_x0000_t75" style="width:81.75pt;height:18pt" o:ole="">
                  <v:imagedata r:id="rId410" o:title=""/>
                </v:shape>
                <o:OLEObject Type="Embed" ProgID="Equation.DSMT4" ShapeID="_x0000_i1227" DrawAspect="Content" ObjectID="_1686768999" r:id="rId41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697ABEF1">
                <v:shape id="_x0000_i1228" type="#_x0000_t75" style="width:81.75pt;height:18pt" o:ole="">
                  <v:imagedata r:id="rId412" o:title=""/>
                </v:shape>
                <o:OLEObject Type="Embed" ProgID="Equation.DSMT4" ShapeID="_x0000_i1228" DrawAspect="Content" ObjectID="_1686769000" r:id="rId41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31CB13F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C875DB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68330B1F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CB206A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24FC1E36">
                <v:shape id="_x0000_i1229" type="#_x0000_t75" style="width:28.5pt;height:13.5pt" o:ole="">
                  <v:imagedata r:id="rId414" o:title=""/>
                </v:shape>
                <o:OLEObject Type="Embed" ProgID="Equation.DSMT4" ShapeID="_x0000_i1229" DrawAspect="Content" ObjectID="_1686769001" r:id="rId41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7DA73ED2" w14:textId="2A35236C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771FBE5A">
                <v:shape id="_x0000_i1230" type="#_x0000_t75" style="width:75pt;height:17.25pt" o:ole="">
                  <v:imagedata r:id="rId416" o:title=""/>
                </v:shape>
                <o:OLEObject Type="Embed" ProgID="Equation.DSMT4" ShapeID="_x0000_i1230" DrawAspect="Content" ObjectID="_1686769002" r:id="rId41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60" w:dyaOrig="345" w14:anchorId="17D68081">
                <v:shape id="_x0000_i1231" type="#_x0000_t75" style="width:63pt;height:17.25pt" o:ole="">
                  <v:imagedata r:id="rId418" o:title=""/>
                </v:shape>
                <o:OLEObject Type="Embed" ProgID="Equation.DSMT4" ShapeID="_x0000_i1231" DrawAspect="Content" ObjectID="_1686769003" r:id="rId41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2206F6" w14:textId="4B4965B8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1B0C8771">
                <v:shape id="_x0000_i1232" type="#_x0000_t75" style="width:76.5pt;height:17.25pt" o:ole="">
                  <v:imagedata r:id="rId420" o:title=""/>
                </v:shape>
                <o:OLEObject Type="Embed" ProgID="Equation.DSMT4" ShapeID="_x0000_i1232" DrawAspect="Content" ObjectID="_1686769004" r:id="rId42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4AB4C4D4">
                <v:shape id="_x0000_i1233" type="#_x0000_t75" style="width:76.5pt;height:17.25pt" o:ole="">
                  <v:imagedata r:id="rId422" o:title=""/>
                </v:shape>
                <o:OLEObject Type="Embed" ProgID="Equation.DSMT4" ShapeID="_x0000_i1233" DrawAspect="Content" ObjectID="_1686769005" r:id="rId42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71CAD4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7F2173" w14:textId="77777777" w:rsidR="00465C3B" w:rsidRPr="00020BA6" w:rsidRDefault="00465C3B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7EB2A3A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3E9602" w14:textId="77777777" w:rsidR="00465C3B" w:rsidRPr="00020BA6" w:rsidRDefault="00465C3B" w:rsidP="00EC13D0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13EFDD7F">
                <v:shape id="_x0000_i1234" type="#_x0000_t75" style="width:12.75pt;height:14.25pt" o:ole="">
                  <v:imagedata r:id="rId424" o:title=""/>
                </v:shape>
                <o:OLEObject Type="Embed" ProgID="Equation.DSMT4" ShapeID="_x0000_i1234" DrawAspect="Content" ObjectID="_1686769006" r:id="rId42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4111ADD">
                <v:shape id="_x0000_i1235" type="#_x0000_t75" style="width:27.75pt;height:14.25pt" o:ole="">
                  <v:imagedata r:id="rId426" o:title=""/>
                </v:shape>
                <o:OLEObject Type="Embed" ProgID="Equation.DSMT4" ShapeID="_x0000_i1235" DrawAspect="Content" ObjectID="_1686769007" r:id="rId42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4F40864C">
                <v:shape id="_x0000_i1236" type="#_x0000_t75" style="width:15.75pt;height:12.75pt" o:ole="">
                  <v:imagedata r:id="rId428" o:title=""/>
                </v:shape>
                <o:OLEObject Type="Embed" ProgID="Equation.DSMT4" ShapeID="_x0000_i1236" DrawAspect="Content" ObjectID="_1686769008" r:id="rId42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điểm bất kỳ. Chọn khẳng định </w: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trong các khẳng định sau.</w:t>
            </w:r>
          </w:p>
          <w:p w14:paraId="410D73DD" w14:textId="3FE8E5EB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1980" w:dyaOrig="345" w14:anchorId="796CEEBE">
                <v:shape id="_x0000_i1237" type="#_x0000_t75" style="width:99pt;height:17.25pt" o:ole="">
                  <v:imagedata r:id="rId430" o:title=""/>
                </v:shape>
                <o:OLEObject Type="Embed" ProgID="Equation.DSMT4" ShapeID="_x0000_i1237" DrawAspect="Content" ObjectID="_1686769009" r:id="rId43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2400" w:dyaOrig="345" w14:anchorId="630FE6C2">
                <v:shape id="_x0000_i1238" type="#_x0000_t75" style="width:120pt;height:17.25pt" o:ole="">
                  <v:imagedata r:id="rId432" o:title=""/>
                </v:shape>
                <o:OLEObject Type="Embed" ProgID="Equation.DSMT4" ShapeID="_x0000_i1238" DrawAspect="Content" ObjectID="_1686769010" r:id="rId43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22B469" w14:textId="2141B670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1920" w:dyaOrig="345" w14:anchorId="74148481">
                <v:shape id="_x0000_i1239" type="#_x0000_t75" style="width:96pt;height:17.25pt" o:ole="">
                  <v:imagedata r:id="rId434" o:title=""/>
                </v:shape>
                <o:OLEObject Type="Embed" ProgID="Equation.DSMT4" ShapeID="_x0000_i1239" DrawAspect="Content" ObjectID="_1686769011" r:id="rId43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2310" w:dyaOrig="345" w14:anchorId="522C3582">
                <v:shape id="_x0000_i1240" type="#_x0000_t75" style="width:115.5pt;height:17.25pt" o:ole="">
                  <v:imagedata r:id="rId436" o:title=""/>
                </v:shape>
                <o:OLEObject Type="Embed" ProgID="Equation.DSMT4" ShapeID="_x0000_i1240" DrawAspect="Content" ObjectID="_1686769012" r:id="rId43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1A6FF2C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C216A2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675BF8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BFEA0E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hình bình hành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050DA4C1">
                <v:shape id="_x0000_i1241" type="#_x0000_t75" style="width:36.75pt;height:13.5pt" o:ole="">
                  <v:imagedata r:id="rId438" o:title=""/>
                </v:shape>
                <o:OLEObject Type="Embed" ProgID="Equation.DSMT4" ShapeID="_x0000_i1241" DrawAspect="Content" ObjectID="_1686769013" r:id="rId43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Khi đó đẳng thức nào sau đây đúng?</w:t>
            </w:r>
          </w:p>
          <w:p w14:paraId="24830603" w14:textId="18B01B46" w:rsidR="00465C3B" w:rsidRPr="00020BA6" w:rsidRDefault="00EC13D0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lastRenderedPageBreak/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="00465C3B"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465C3B"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60" w14:anchorId="7776427F">
                <v:shape id="_x0000_i1242" type="#_x0000_t75" style="width:73.5pt;height:18pt" o:ole="">
                  <v:imagedata r:id="rId440" o:title=""/>
                </v:shape>
                <o:OLEObject Type="Embed" ProgID="Equation.DSMT4" ShapeID="_x0000_i1242" DrawAspect="Content" ObjectID="_1686769014" r:id="rId441"/>
              </w:object>
            </w:r>
            <w:r w:rsidR="00465C3B"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                  </w:t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="00465C3B"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465C3B"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15" w:dyaOrig="345" w14:anchorId="0EE1FFCB">
                <v:shape id="_x0000_i1243" type="#_x0000_t75" style="width:76.5pt;height:17.25pt" o:ole="">
                  <v:imagedata r:id="rId442" o:title=""/>
                </v:shape>
                <o:OLEObject Type="Embed" ProgID="Equation.DSMT4" ShapeID="_x0000_i1243" DrawAspect="Content" ObjectID="_1686769015" r:id="rId443"/>
              </w:object>
            </w:r>
            <w:r w:rsidR="00465C3B"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8A5C5B" w14:textId="41C7B0AB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60" w14:anchorId="0F1ED9C1">
                <v:shape id="_x0000_i1244" type="#_x0000_t75" style="width:73.5pt;height:18pt" o:ole="">
                  <v:imagedata r:id="rId444" o:title=""/>
                </v:shape>
                <o:OLEObject Type="Embed" ProgID="Equation.DSMT4" ShapeID="_x0000_i1244" DrawAspect="Content" ObjectID="_1686769016" r:id="rId44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45" w:dyaOrig="360" w14:anchorId="2D946DC6">
                <v:shape id="_x0000_i1245" type="#_x0000_t75" style="width:77.25pt;height:18pt" o:ole="">
                  <v:imagedata r:id="rId446" o:title=""/>
                </v:shape>
                <o:OLEObject Type="Embed" ProgID="Equation.DSMT4" ShapeID="_x0000_i1245" DrawAspect="Content" ObjectID="_1686769017" r:id="rId44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</w:p>
          <w:p w14:paraId="440602E6" w14:textId="77777777" w:rsidR="00465C3B" w:rsidRPr="00020BA6" w:rsidRDefault="00465C3B" w:rsidP="00EC13D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AA045A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65C3B" w:rsidRPr="00020BA6" w14:paraId="10BE805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412E73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11: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3244024C">
                <v:shape id="_x0000_i1246" type="#_x0000_t75" style="width:12pt;height:12.75pt" o:ole="">
                  <v:imagedata r:id="rId448" o:title=""/>
                </v:shape>
                <o:OLEObject Type="Embed" ProgID="Equation.DSMT4" ShapeID="_x0000_i1246" DrawAspect="Content" ObjectID="_1686769018" r:id="rId44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7618EE61">
                <v:shape id="_x0000_i1247" type="#_x0000_t75" style="width:12pt;height:12.75pt" o:ole="">
                  <v:imagedata r:id="rId450" o:title=""/>
                </v:shape>
                <o:OLEObject Type="Embed" ProgID="Equation.DSMT4" ShapeID="_x0000_i1247" DrawAspect="Content" ObjectID="_1686769019" r:id="rId4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357DF819">
                <v:shape id="_x0000_i1248" type="#_x0000_t75" style="width:12pt;height:14.25pt" o:ole="">
                  <v:imagedata r:id="rId452" o:title=""/>
                </v:shape>
                <o:OLEObject Type="Embed" ProgID="Equation.DSMT4" ShapeID="_x0000_i1248" DrawAspect="Content" ObjectID="_1686769020" r:id="rId45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phân biệt. Đẳng thức nào sau đây là đẳng thức sai?</w:t>
            </w:r>
          </w:p>
          <w:p w14:paraId="259FE984" w14:textId="70D32339" w:rsidR="00465C3B" w:rsidRPr="00020BA6" w:rsidRDefault="00EC13D0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="00465C3B" w:rsidRPr="00020BA6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="00465C3B"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465C3B"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3CA3B079">
                <v:shape id="_x0000_i1249" type="#_x0000_t75" style="width:75pt;height:17.25pt" o:ole="">
                  <v:imagedata r:id="rId454" o:title=""/>
                </v:shape>
                <o:OLEObject Type="Embed" ProgID="Equation.DSMT4" ShapeID="_x0000_i1249" DrawAspect="Content" ObjectID="_1686769021" r:id="rId455"/>
              </w:object>
            </w:r>
            <w:r w:rsidR="00465C3B" w:rsidRPr="00020BA6">
              <w:rPr>
                <w:rFonts w:ascii="Chu Van An" w:hAnsi="Chu Van An" w:cs="Chu Van An"/>
                <w:sz w:val="24"/>
                <w:szCs w:val="24"/>
              </w:rPr>
              <w:t xml:space="preserve">.                   </w:t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="00465C3B"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465C3B"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6EB5E02E">
                <v:shape id="_x0000_i1250" type="#_x0000_t75" style="width:75pt;height:17.25pt" o:ole="">
                  <v:imagedata r:id="rId456" o:title=""/>
                </v:shape>
                <o:OLEObject Type="Embed" ProgID="Equation.DSMT4" ShapeID="_x0000_i1250" DrawAspect="Content" ObjectID="_1686769022" r:id="rId457"/>
              </w:object>
            </w:r>
            <w:r w:rsidR="00465C3B"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CE2AA0" w14:textId="10005DDF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5" w:dyaOrig="345" w14:anchorId="526636D3">
                <v:shape id="_x0000_i1251" type="#_x0000_t75" style="width:74.25pt;height:17.25pt" o:ole="">
                  <v:imagedata r:id="rId458" o:title=""/>
                </v:shape>
                <o:OLEObject Type="Embed" ProgID="Equation.DSMT4" ShapeID="_x0000_i1251" DrawAspect="Content" ObjectID="_1686769023" r:id="rId45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15" w:dyaOrig="345" w14:anchorId="36522F12">
                <v:shape id="_x0000_i1252" type="#_x0000_t75" style="width:76.5pt;height:17.25pt" o:ole="">
                  <v:imagedata r:id="rId460" o:title=""/>
                </v:shape>
                <o:OLEObject Type="Embed" ProgID="Equation.DSMT4" ShapeID="_x0000_i1252" DrawAspect="Content" ObjectID="_1686769024" r:id="rId46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3A45DC0C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177A60" w14:textId="77777777" w:rsidR="00465C3B" w:rsidRPr="00020BA6" w:rsidRDefault="00465C3B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4F32DAAA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4DECFB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9" w14:anchorId="09E48708">
                <v:shape id="_x0000_i1253" type="#_x0000_t75" style="width:36pt;height:14.25pt" o:ole="">
                  <v:imagedata r:id="rId462" o:title=""/>
                </v:shape>
                <o:OLEObject Type="Embed" ProgID="Equation.DSMT4" ShapeID="_x0000_i1253" DrawAspect="Content" ObjectID="_1686769025" r:id="rId46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9" w:dyaOrig="279" w14:anchorId="1F1CE7F2">
                <v:shape id="_x0000_i1254" type="#_x0000_t75" style="width:14.25pt;height:14.25pt" o:ole="">
                  <v:imagedata r:id="rId464" o:title=""/>
                </v:shape>
                <o:OLEObject Type="Embed" ProgID="Equation.DSMT4" ShapeID="_x0000_i1254" DrawAspect="Content" ObjectID="_1686769026" r:id="rId46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3894A8E" w14:textId="37C61D46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79" w:dyaOrig="340" w14:anchorId="32FADE92">
                <v:shape id="_x0000_i1255" type="#_x0000_t75" style="width:104.25pt;height:17.25pt" o:ole="">
                  <v:imagedata r:id="rId466" o:title=""/>
                </v:shape>
                <o:OLEObject Type="Embed" ProgID="Equation.DSMT4" ShapeID="_x0000_i1255" DrawAspect="Content" ObjectID="_1686769027" r:id="rId46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0" w14:anchorId="5D394E98">
                <v:shape id="_x0000_i1256" type="#_x0000_t75" style="width:75pt;height:17.25pt" o:ole="">
                  <v:imagedata r:id="rId468" o:title=""/>
                </v:shape>
                <o:OLEObject Type="Embed" ProgID="Equation.DSMT4" ShapeID="_x0000_i1256" DrawAspect="Content" ObjectID="_1686769028" r:id="rId46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FDD651" w14:textId="0C26AE00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0" w:dyaOrig="340" w14:anchorId="7A8908F6">
                <v:shape id="_x0000_i1257" type="#_x0000_t75" style="width:74.25pt;height:17.25pt" o:ole="">
                  <v:imagedata r:id="rId470" o:title=""/>
                </v:shape>
                <o:OLEObject Type="Embed" ProgID="Equation.DSMT4" ShapeID="_x0000_i1257" DrawAspect="Content" ObjectID="_1686769029" r:id="rId47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60" w:dyaOrig="340" w14:anchorId="7629CD36">
                <v:shape id="_x0000_i1258" type="#_x0000_t75" style="width:93pt;height:17.25pt" o:ole="">
                  <v:imagedata r:id="rId472" o:title=""/>
                </v:shape>
                <o:OLEObject Type="Embed" ProgID="Equation.DSMT4" ShapeID="_x0000_i1258" DrawAspect="Content" ObjectID="_1686769030" r:id="rId47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13CC1F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8AB446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65C3B" w:rsidRPr="00020BA6" w14:paraId="59BEF11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FB818C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bốn điểm phân biệt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3CB27698">
                <v:shape id="_x0000_i1259" type="#_x0000_t75" style="width:51.75pt;height:15.75pt" o:ole="">
                  <v:imagedata r:id="rId474" o:title=""/>
                </v:shape>
                <o:OLEObject Type="Embed" ProgID="Equation.DSMT4" ShapeID="_x0000_i1259" DrawAspect="Content" ObjectID="_1686769031" r:id="rId47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Mệnh đề nào sau dây đúng?</w:t>
            </w:r>
          </w:p>
          <w:p w14:paraId="07A5D73E" w14:textId="16F670D5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55" w:dyaOrig="330" w14:anchorId="257C874D">
                <v:shape id="_x0000_i1260" type="#_x0000_t75" style="width:102.75pt;height:16.5pt" o:ole="">
                  <v:imagedata r:id="rId476" o:title=""/>
                </v:shape>
                <o:OLEObject Type="Embed" ProgID="Equation.DSMT4" ShapeID="_x0000_i1260" DrawAspect="Content" ObjectID="_1686769032" r:id="rId47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355F65E5">
                <v:shape id="_x0000_i1261" type="#_x0000_t75" style="width:102pt;height:16.5pt" o:ole="">
                  <v:imagedata r:id="rId478" o:title=""/>
                </v:shape>
                <o:OLEObject Type="Embed" ProgID="Equation.DSMT4" ShapeID="_x0000_i1261" DrawAspect="Content" ObjectID="_1686769033" r:id="rId47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03F10E9" w14:textId="39E3D8DC" w:rsidR="00465C3B" w:rsidRPr="00020BA6" w:rsidRDefault="00465C3B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27D4E2A0">
                <v:shape id="_x0000_i1262" type="#_x0000_t75" style="width:102pt;height:16.5pt" o:ole="">
                  <v:imagedata r:id="rId480" o:title=""/>
                </v:shape>
                <o:OLEObject Type="Embed" ProgID="Equation.DSMT4" ShapeID="_x0000_i1262" DrawAspect="Content" ObjectID="_1686769034" r:id="rId48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2D06E533">
                <v:shape id="_x0000_i1263" type="#_x0000_t75" style="width:102pt;height:16.5pt" o:ole="">
                  <v:imagedata r:id="rId482" o:title=""/>
                </v:shape>
                <o:OLEObject Type="Embed" ProgID="Equation.DSMT4" ShapeID="_x0000_i1263" DrawAspect="Content" ObjectID="_1686769035" r:id="rId48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E7874A4" w14:textId="77777777" w:rsidR="00465C3B" w:rsidRPr="00020BA6" w:rsidRDefault="00465C3B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1F81AF" w14:textId="77777777" w:rsidR="00465C3B" w:rsidRPr="00020BA6" w:rsidRDefault="00465C3B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A860A6E" w14:textId="77777777" w:rsidR="008633BC" w:rsidRPr="00020BA6" w:rsidRDefault="00FB0A8E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</w:p>
    <w:p w14:paraId="134AF9E7" w14:textId="77777777" w:rsidR="008633BC" w:rsidRPr="00020BA6" w:rsidRDefault="008633BC" w:rsidP="008633B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9C84F3D" wp14:editId="2494C3E2">
                <wp:extent cx="6547104" cy="3067049"/>
                <wp:effectExtent l="0" t="19050" r="25400" b="1968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067049"/>
                          <a:chOff x="0" y="0"/>
                          <a:chExt cx="6547104" cy="2980161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1"/>
                            <a:ext cx="6547104" cy="271946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4C45B3" w14:textId="77777777" w:rsidR="008633BC" w:rsidRDefault="008633BC" w:rsidP="008633B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41ACDE7" w14:textId="77777777" w:rsidR="008633BC" w:rsidRDefault="008633BC" w:rsidP="008633B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359E3B8" w14:textId="77777777" w:rsidR="008633BC" w:rsidRDefault="008633BC" w:rsidP="008633BC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hành: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tbl>
                              <w:tblPr>
                                <w:tblStyle w:val="TableGrid"/>
                                <w:tblW w:w="9717" w:type="dxa"/>
                                <w:jc w:val="center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826"/>
                                <w:gridCol w:w="3504"/>
                                <w:gridCol w:w="3387"/>
                              </w:tblGrid>
                              <w:tr w:rsidR="008633BC" w:rsidRPr="00B06971" w14:paraId="048D88E1" w14:textId="77777777" w:rsidTr="00B06971">
                                <w:trPr>
                                  <w:trHeight w:val="318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3A81EAA7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692FBF98">
                                        <v:shape id="_x0000_i1635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35" DrawAspect="Content" ObjectID="_1686769407" r:id="rId485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nối đuôi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2513D639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67D61B6F">
                                        <v:shape id="_x0000_i1636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36" DrawAspect="Content" ObjectID="_1686769408" r:id="rId486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cùng điểm gốc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050DFC1D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1BE75CC6">
                                        <v:shape id="_x0000_i1637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37" DrawAspect="Content" ObjectID="_1686769409" r:id="rId487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là hai vectơ bất kỳ</w:t>
                                    </w:r>
                                  </w:p>
                                </w:tc>
                              </w:tr>
                              <w:tr w:rsidR="008633BC" w:rsidRPr="00B06971" w14:paraId="2D982030" w14:textId="77777777" w:rsidTr="00B06971">
                                <w:trPr>
                                  <w:trHeight w:val="2253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44C8D6E3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57A1CFD8" wp14:editId="75AF81EF">
                                          <wp:extent cx="1143160" cy="819264"/>
                                          <wp:effectExtent l="0" t="0" r="0" b="0"/>
                                          <wp:docPr id="36" name="Picture 3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1.PNG"/>
                                                  <pic:cNvPicPr/>
                                                </pic:nvPicPr>
                                                <pic:blipFill>
                                                  <a:blip r:embed="rId48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43160" cy="81926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7E89050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15DEDD8A">
                                        <v:shape id="_x0000_i1638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38" DrawAspect="Content" ObjectID="_1686769410" r:id="rId489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cộng theo quy tắc 3 điểm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5FF542B3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6918A050" wp14:editId="70CB0BE1">
                                          <wp:extent cx="990738" cy="876422"/>
                                          <wp:effectExtent l="0" t="0" r="0" b="0"/>
                                          <wp:docPr id="14" name="Picture 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2.PNG"/>
                                                  <pic:cNvPicPr/>
                                                </pic:nvPicPr>
                                                <pic:blipFill>
                                                  <a:blip r:embed="rId49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90738" cy="87642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F0CAD9C" w14:textId="77777777" w:rsidR="008633BC" w:rsidRPr="00B06971" w:rsidRDefault="008633BC" w:rsidP="00B06971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position w:val="-6"/>
                                        <w:szCs w:val="24"/>
                                      </w:rPr>
                                      <w:object w:dxaOrig="540" w:dyaOrig="340" w14:anchorId="21E5C729">
                                        <v:shape id="_x0000_i1639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39" DrawAspect="Content" ObjectID="_1686769411" r:id="rId491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szCs w:val="24"/>
                                      </w:rPr>
                                      <w:t>cộng theoquy tắc hình bình hành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046D18AF" w14:textId="77777777" w:rsidR="008633BC" w:rsidRPr="00B06971" w:rsidRDefault="008633BC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3893A961" wp14:editId="13D5C4C9">
                                          <wp:extent cx="1324160" cy="1105054"/>
                                          <wp:effectExtent l="0" t="0" r="9525" b="0"/>
                                          <wp:docPr id="3" name="Picture 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3.PNG"/>
                                                  <pic:cNvPicPr/>
                                                </pic:nvPicPr>
                                                <pic:blipFill>
                                                  <a:blip r:embed="rId49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24160" cy="110505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858B156" w14:textId="77777777" w:rsidR="008633BC" w:rsidRPr="00B06971" w:rsidRDefault="008633BC" w:rsidP="00B06971">
                                    <w:pPr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07162313">
                                        <v:shape id="_x0000_i1640" type="#_x0000_t75" style="width:26.25pt;height:17.25pt" o:ole="">
                                          <v:imagedata r:id="rId484" o:title=""/>
                                        </v:shape>
                                        <o:OLEObject Type="Embed" ProgID="Equation.DSMT4" ShapeID="_x0000_i1640" DrawAspect="Content" ObjectID="_1686769412" r:id="rId493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được cộng theo2 trường hợp trên</w:t>
                                    </w:r>
                                  </w:p>
                                </w:tc>
                              </w:tr>
                            </w:tbl>
                            <w:p w14:paraId="40179326" w14:textId="77777777" w:rsidR="008633BC" w:rsidRDefault="008633BC" w:rsidP="008633BC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374FE1B" w14:textId="77777777" w:rsidR="008633BC" w:rsidRPr="004E4A10" w:rsidRDefault="008633BC" w:rsidP="008633B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4541D4" w14:textId="77777777" w:rsidR="008633BC" w:rsidRPr="00683573" w:rsidRDefault="008633BC" w:rsidP="008633BC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AEAFEA2" w14:textId="77777777" w:rsidR="008633BC" w:rsidRPr="00697065" w:rsidRDefault="008633BC" w:rsidP="008633BC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 giải bằng quy tắc hình bình hành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07FB13" w14:textId="77777777" w:rsidR="008633BC" w:rsidRDefault="008633BC" w:rsidP="008633B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9395FA3" w14:textId="77777777" w:rsidR="008633BC" w:rsidRDefault="008633BC" w:rsidP="008633B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C84F3D" id="_x0000_s1128" style="width:515.5pt;height:241.5pt;mso-position-horizontal-relative:char;mso-position-vertical-relative:line" coordsize="65471,29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">
                <v:shape id="Rectangle: Diagonal Corners Rounded 1" o:spid="_x0000_s1129" style="position:absolute;top:2607;width:65471;height:271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95528;6547104,2693708;6532329,2719460;112179,2719460;0,2523932;0,25752;14775,0" o:connectangles="0,0,0,0,0,0,0,0,0" textboxrect="0,0,6435090,1533525"/>
                  <v:textbox>
                    <w:txbxContent>
                      <w:p w14:paraId="774C45B3" w14:textId="77777777" w:rsidR="008633BC" w:rsidRDefault="008633BC" w:rsidP="008633B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41ACDE7" w14:textId="77777777" w:rsidR="008633BC" w:rsidRDefault="008633BC" w:rsidP="008633B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359E3B8" w14:textId="77777777" w:rsidR="008633BC" w:rsidRDefault="008633BC" w:rsidP="008633BC">
                        <w:pPr>
                          <w:pStyle w:val="ListParagraph"/>
                          <w:numPr>
                            <w:ilvl w:val="1"/>
                            <w:numId w:val="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Qui tắc hình bình hành: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AD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</w:p>
                      <w:tbl>
                        <w:tblPr>
                          <w:tblStyle w:val="TableGrid"/>
                          <w:tblW w:w="9717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826"/>
                          <w:gridCol w:w="3504"/>
                          <w:gridCol w:w="3387"/>
                        </w:tblGrid>
                        <w:tr w:rsidR="008633BC" w:rsidRPr="00B06971" w14:paraId="048D88E1" w14:textId="77777777" w:rsidTr="00B06971">
                          <w:trPr>
                            <w:trHeight w:val="318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3A81EAA7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692FBF98">
                                  <v:shape id="_x0000_i1635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35" DrawAspect="Content" ObjectID="_1686769407" r:id="rId494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nối đuôi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2513D639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67D61B6F">
                                  <v:shape id="_x0000_i1636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36" DrawAspect="Content" ObjectID="_1686769408" r:id="rId495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cùng điểm gốc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050DFC1D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1BE75CC6">
                                  <v:shape id="_x0000_i1637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37" DrawAspect="Content" ObjectID="_1686769409" r:id="rId496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hai vectơ bất kỳ</w:t>
                              </w:r>
                            </w:p>
                          </w:tc>
                        </w:tr>
                        <w:tr w:rsidR="008633BC" w:rsidRPr="00B06971" w14:paraId="2D982030" w14:textId="77777777" w:rsidTr="00B06971">
                          <w:trPr>
                            <w:trHeight w:val="2253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44C8D6E3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7A1CFD8" wp14:editId="75AF81EF">
                                    <wp:extent cx="1143160" cy="819264"/>
                                    <wp:effectExtent l="0" t="0" r="0" b="0"/>
                                    <wp:docPr id="36" name="Picture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1.PNG"/>
                                            <pic:cNvPicPr/>
                                          </pic:nvPicPr>
                                          <pic:blipFill>
                                            <a:blip r:embed="rId4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43160" cy="81926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7E89050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15DEDD8A">
                                  <v:shape id="_x0000_i1638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38" DrawAspect="Content" ObjectID="_1686769410" r:id="rId497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cộng theo quy tắc 3 điểm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5FF542B3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6918A050" wp14:editId="70CB0BE1">
                                    <wp:extent cx="990738" cy="876422"/>
                                    <wp:effectExtent l="0" t="0" r="0" b="0"/>
                                    <wp:docPr id="14" name="Picture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2.PNG"/>
                                            <pic:cNvPicPr/>
                                          </pic:nvPicPr>
                                          <pic:blipFill>
                                            <a:blip r:embed="rId4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90738" cy="87642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F0CAD9C" w14:textId="77777777" w:rsidR="008633BC" w:rsidRPr="00B06971" w:rsidRDefault="008633BC" w:rsidP="00B06971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position w:val="-6"/>
                                  <w:szCs w:val="24"/>
                                </w:rPr>
                                <w:object w:dxaOrig="540" w:dyaOrig="340" w14:anchorId="21E5C729">
                                  <v:shape id="_x0000_i1639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39" DrawAspect="Content" ObjectID="_1686769411" r:id="rId498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i/>
                                  <w:iCs/>
                                  <w:szCs w:val="24"/>
                                </w:rPr>
                                <w:t>cộng theoquy tắc hình bình hành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046D18AF" w14:textId="77777777" w:rsidR="008633BC" w:rsidRPr="00B06971" w:rsidRDefault="008633BC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893A961" wp14:editId="13D5C4C9">
                                    <wp:extent cx="1324160" cy="1105054"/>
                                    <wp:effectExtent l="0" t="0" r="9525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3.PNG"/>
                                            <pic:cNvPicPr/>
                                          </pic:nvPicPr>
                                          <pic:blipFill>
                                            <a:blip r:embed="rId4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24160" cy="110505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858B156" w14:textId="77777777" w:rsidR="008633BC" w:rsidRPr="00B06971" w:rsidRDefault="008633BC" w:rsidP="00B06971">
                              <w:pPr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07162313">
                                  <v:shape id="_x0000_i1640" type="#_x0000_t75" style="width:26.25pt;height:17.25pt" o:ole="">
                                    <v:imagedata r:id="rId484" o:title=""/>
                                  </v:shape>
                                  <o:OLEObject Type="Embed" ProgID="Equation.DSMT4" ShapeID="_x0000_i1640" DrawAspect="Content" ObjectID="_1686769412" r:id="rId499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được cộng theo2 trường hợp trên</w:t>
                              </w:r>
                            </w:p>
                          </w:tc>
                        </w:tr>
                      </w:tbl>
                      <w:p w14:paraId="40179326" w14:textId="77777777" w:rsidR="008633BC" w:rsidRDefault="008633BC" w:rsidP="008633BC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  <w:p w14:paraId="6374FE1B" w14:textId="77777777" w:rsidR="008633BC" w:rsidRPr="004E4A10" w:rsidRDefault="008633BC" w:rsidP="008633B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4541D4" w14:textId="77777777" w:rsidR="008633BC" w:rsidRPr="00683573" w:rsidRDefault="008633BC" w:rsidP="008633BC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3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39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3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AEAFEA2" w14:textId="77777777" w:rsidR="008633BC" w:rsidRPr="00697065" w:rsidRDefault="008633BC" w:rsidP="008633BC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 giải bằng quy tắc hình bình hành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0507FB13" w14:textId="77777777" w:rsidR="008633BC" w:rsidRDefault="008633BC" w:rsidP="008633B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59395FA3" w14:textId="77777777" w:rsidR="008633BC" w:rsidRDefault="008633BC" w:rsidP="008633B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E61C186" w14:textId="77777777" w:rsidR="008633BC" w:rsidRPr="00020BA6" w:rsidRDefault="008633BC" w:rsidP="008633B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4A0AC5" w14:textId="77777777" w:rsidR="008633BC" w:rsidRPr="00020BA6" w:rsidRDefault="008633BC" w:rsidP="008633B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70" w14:anchorId="296EAFB2">
          <v:shape id="_x0000_i1264" type="#_x0000_t75" style="width:36.75pt;height:12.75pt" o:ole="">
            <v:imagedata r:id="rId121" o:title=""/>
          </v:shape>
          <o:OLEObject Type="Embed" ProgID="Equation.DSMT4" ShapeID="_x0000_i1264" DrawAspect="Content" ObjectID="_1686769036" r:id="rId500"/>
        </w:object>
      </w:r>
      <w:r w:rsidRPr="00020BA6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7E8C0047" w14:textId="6FFC365A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15" w:dyaOrig="345" w14:anchorId="1656F9BD">
          <v:shape id="_x0000_i1265" type="#_x0000_t75" style="width:90.75pt;height:18pt" o:ole="">
            <v:imagedata r:id="rId123" o:title=""/>
          </v:shape>
          <o:OLEObject Type="Embed" ProgID="Equation.DSMT4" ShapeID="_x0000_i1265" DrawAspect="Content" ObjectID="_1686769037" r:id="rId50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60" w:dyaOrig="345" w14:anchorId="21B7725F">
          <v:shape id="_x0000_i1266" type="#_x0000_t75" style="width:93pt;height:18pt" o:ole="">
            <v:imagedata r:id="rId125" o:title=""/>
          </v:shape>
          <o:OLEObject Type="Embed" ProgID="Equation.DSMT4" ShapeID="_x0000_i1266" DrawAspect="Content" ObjectID="_1686769038" r:id="rId502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</w:p>
    <w:p w14:paraId="5BF3A664" w14:textId="11B28DD0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45" w:dyaOrig="345" w14:anchorId="15AB6E85">
          <v:shape id="_x0000_i1267" type="#_x0000_t75" style="width:92.25pt;height:18pt" o:ole="">
            <v:imagedata r:id="rId127" o:title=""/>
          </v:shape>
          <o:OLEObject Type="Embed" ProgID="Equation.DSMT4" ShapeID="_x0000_i1267" DrawAspect="Content" ObjectID="_1686769039" r:id="rId50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45" w:dyaOrig="345" w14:anchorId="6CBBAD25">
          <v:shape id="_x0000_i1268" type="#_x0000_t75" style="width:92.25pt;height:18pt" o:ole="">
            <v:imagedata r:id="rId129" o:title=""/>
          </v:shape>
          <o:OLEObject Type="Embed" ProgID="Equation.DSMT4" ShapeID="_x0000_i1268" DrawAspect="Content" ObjectID="_1686769040" r:id="rId504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2D433B3F" w14:textId="77777777" w:rsidR="008633BC" w:rsidRPr="00020BA6" w:rsidRDefault="008633BC" w:rsidP="008633BC">
      <w:pPr>
        <w:spacing w:before="120" w:after="0"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44AF77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A2B7E14" wp14:editId="7190C251">
            <wp:extent cx="1509622" cy="83426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206" cy="83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C17F5" w14:textId="4F60810F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3615" w:dyaOrig="345" w14:anchorId="76EE538F">
          <v:shape id="_x0000_i1269" type="#_x0000_t75" style="width:180.75pt;height:18pt" o:ole="">
            <v:imagedata r:id="rId506" o:title=""/>
          </v:shape>
          <o:OLEObject Type="Embed" ProgID="Equation.DSMT4" ShapeID="_x0000_i1269" DrawAspect="Content" ObjectID="_1686769041" r:id="rId50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780006E4" w14:textId="234EDFFC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110" w:dyaOrig="345" w14:anchorId="30087D2D">
          <v:shape id="_x0000_i1270" type="#_x0000_t75" style="width:205.5pt;height:18pt" o:ole="">
            <v:imagedata r:id="rId508" o:title=""/>
          </v:shape>
          <o:OLEObject Type="Embed" ProgID="Equation.DSMT4" ShapeID="_x0000_i1270" DrawAspect="Content" ObjectID="_1686769042" r:id="rId50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34154074" w14:textId="0FE465C2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755" w:dyaOrig="345" w14:anchorId="50B6F44C">
          <v:shape id="_x0000_i1271" type="#_x0000_t75" style="width:237.75pt;height:18pt" o:ole="">
            <v:imagedata r:id="rId510" o:title=""/>
          </v:shape>
          <o:OLEObject Type="Embed" ProgID="Equation.DSMT4" ShapeID="_x0000_i1271" DrawAspect="Content" ObjectID="_1686769043" r:id="rId51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2E568413" w14:textId="10C5BA67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545" w:dyaOrig="345" w14:anchorId="15C6F65B">
          <v:shape id="_x0000_i1272" type="#_x0000_t75" style="width:227.25pt;height:18pt" o:ole="">
            <v:imagedata r:id="rId512" o:title=""/>
          </v:shape>
          <o:OLEObject Type="Embed" ProgID="Equation.DSMT4" ShapeID="_x0000_i1272" DrawAspect="Content" ObjectID="_1686769044" r:id="rId51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48158FE3" w14:textId="77777777" w:rsidR="008633BC" w:rsidRPr="00020BA6" w:rsidRDefault="008633BC" w:rsidP="008633B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85" w14:anchorId="0CE5C65F">
          <v:shape id="_x0000_i1273" type="#_x0000_t75" style="width:36.75pt;height:14.25pt" o:ole="">
            <v:imagedata r:id="rId163" o:title=""/>
          </v:shape>
          <o:OLEObject Type="Embed" ProgID="Equation.DSMT4" ShapeID="_x0000_i1273" DrawAspect="Content" ObjectID="_1686769045" r:id="rId514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tâm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85" w14:anchorId="65F7DEA9">
          <v:shape id="_x0000_i1274" type="#_x0000_t75" style="width:12pt;height:14.25pt" o:ole="">
            <v:imagedata r:id="rId165" o:title=""/>
          </v:shape>
          <o:OLEObject Type="Embed" ProgID="Equation.DSMT4" ShapeID="_x0000_i1274" DrawAspect="Content" ObjectID="_1686769046" r:id="rId515"/>
        </w:object>
      </w:r>
      <w:r w:rsidRPr="00020BA6">
        <w:rPr>
          <w:rFonts w:ascii="Chu Van An" w:hAnsi="Chu Van An" w:cs="Chu Van An"/>
          <w:sz w:val="24"/>
          <w:szCs w:val="24"/>
        </w:rPr>
        <w:t xml:space="preserve">. Khi đó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60" w:dyaOrig="360" w14:anchorId="7125E36A">
          <v:shape id="_x0000_i1275" type="#_x0000_t75" style="width:48pt;height:18pt" o:ole="">
            <v:imagedata r:id="rId167" o:title=""/>
          </v:shape>
          <o:OLEObject Type="Embed" ProgID="Equation.DSMT4" ShapeID="_x0000_i1275" DrawAspect="Content" ObjectID="_1686769047" r:id="rId516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bằng</w:t>
      </w:r>
    </w:p>
    <w:p w14:paraId="7E3DE023" w14:textId="67174CAA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75" w:dyaOrig="360" w14:anchorId="55925A89">
          <v:shape id="_x0000_i1276" type="#_x0000_t75" style="width:48.75pt;height:18pt" o:ole="">
            <v:imagedata r:id="rId169" o:title=""/>
          </v:shape>
          <o:OLEObject Type="Embed" ProgID="Equation.DSMT4" ShapeID="_x0000_i1276" DrawAspect="Content" ObjectID="_1686769048" r:id="rId51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390" w:dyaOrig="345" w14:anchorId="6AA80B84">
          <v:shape id="_x0000_i1277" type="#_x0000_t75" style="width:19.5pt;height:18pt" o:ole="">
            <v:imagedata r:id="rId171" o:title=""/>
          </v:shape>
          <o:OLEObject Type="Embed" ProgID="Equation.DSMT4" ShapeID="_x0000_i1277" DrawAspect="Content" ObjectID="_1686769049" r:id="rId518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05" w:dyaOrig="360" w14:anchorId="4BCEA74F">
          <v:shape id="_x0000_i1278" type="#_x0000_t75" style="width:20.25pt;height:18pt" o:ole="">
            <v:imagedata r:id="rId173" o:title=""/>
          </v:shape>
          <o:OLEObject Type="Embed" ProgID="Equation.DSMT4" ShapeID="_x0000_i1278" DrawAspect="Content" ObjectID="_1686769050" r:id="rId51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005" w:dyaOrig="360" w14:anchorId="51F5722A">
          <v:shape id="_x0000_i1279" type="#_x0000_t75" style="width:50.25pt;height:18pt" o:ole="">
            <v:imagedata r:id="rId175" o:title=""/>
          </v:shape>
          <o:OLEObject Type="Embed" ProgID="Equation.DSMT4" ShapeID="_x0000_i1279" DrawAspect="Content" ObjectID="_1686769051" r:id="rId520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26CC9567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8C5F78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97BA3C5" wp14:editId="7746B0A1">
            <wp:extent cx="2104845" cy="10798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53" cy="108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74A45" w14:textId="4443EA26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Ta có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160" w:dyaOrig="360" w14:anchorId="5029A7BF">
          <v:shape id="_x0000_i1280" type="#_x0000_t75" style="width:108pt;height:18pt" o:ole="">
            <v:imagedata r:id="rId522" o:title=""/>
          </v:shape>
          <o:OLEObject Type="Embed" ProgID="Equation.DSMT4" ShapeID="_x0000_i1280" DrawAspect="Content" ObjectID="_1686769052" r:id="rId523"/>
        </w:objec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600" w:dyaOrig="345" w14:anchorId="69153934">
          <v:shape id="_x0000_i1281" type="#_x0000_t75" style="width:30pt;height:18pt" o:ole="">
            <v:imagedata r:id="rId524" o:title=""/>
          </v:shape>
          <o:OLEObject Type="Embed" ProgID="Equation.DSMT4" ShapeID="_x0000_i1281" DrawAspect="Content" ObjectID="_1686769053" r:id="rId52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51292470" w14:textId="7C7A9B81" w:rsidR="008633BC" w:rsidRPr="00020BA6" w:rsidRDefault="008633BC" w:rsidP="008633B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Vì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85" w14:anchorId="6E407287">
          <v:shape id="_x0000_i1282" type="#_x0000_t75" style="width:36.75pt;height:14.25pt" o:ole="">
            <v:imagedata r:id="rId526" o:title=""/>
          </v:shape>
          <o:OLEObject Type="Embed" ProgID="Equation.DSMT4" ShapeID="_x0000_i1282" DrawAspect="Content" ObjectID="_1686769054" r:id="rId527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75" w:dyaOrig="360" w14:anchorId="3976A1CD">
          <v:shape id="_x0000_i1283" type="#_x0000_t75" style="width:48.75pt;height:18pt" o:ole="">
            <v:imagedata r:id="rId528" o:title=""/>
          </v:shape>
          <o:OLEObject Type="Embed" ProgID="Equation.DSMT4" ShapeID="_x0000_i1283" DrawAspect="Content" ObjectID="_1686769055" r:id="rId529"/>
        </w:object>
      </w:r>
    </w:p>
    <w:p w14:paraId="3267C1B1" w14:textId="77777777" w:rsidR="008633BC" w:rsidRPr="00020BA6" w:rsidRDefault="008633BC" w:rsidP="008633BC">
      <w:pPr>
        <w:pStyle w:val="ListParagraph"/>
        <w:numPr>
          <w:ilvl w:val="0"/>
          <w:numId w:val="15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color w:val="000000"/>
          <w:sz w:val="24"/>
          <w:szCs w:val="24"/>
        </w:rPr>
        <w:t>Chọn khẳng định đúng trong các hệ thức sau.</w:t>
      </w:r>
    </w:p>
    <w:p w14:paraId="517E7772" w14:textId="05465E87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20" w:dyaOrig="340" w14:anchorId="1729F996">
          <v:shape id="_x0000_i1284" type="#_x0000_t75" style="width:70.5pt;height:18pt" o:ole="">
            <v:imagedata r:id="rId211" o:title=""/>
          </v:shape>
          <o:OLEObject Type="Embed" ProgID="Equation.DSMT4" ShapeID="_x0000_i1284" DrawAspect="Content" ObjectID="_1686769056" r:id="rId530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1460" w:dyaOrig="320" w14:anchorId="4058A73D">
          <v:shape id="_x0000_i1285" type="#_x0000_t75" style="width:73.5pt;height:16.5pt" o:ole="">
            <v:imagedata r:id="rId213" o:title=""/>
          </v:shape>
          <o:OLEObject Type="Embed" ProgID="Equation.DSMT4" ShapeID="_x0000_i1285" DrawAspect="Content" ObjectID="_1686769057" r:id="rId53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20" w:dyaOrig="340" w14:anchorId="2414AE65">
          <v:shape id="_x0000_i1286" type="#_x0000_t75" style="width:75.75pt;height:18pt" o:ole="">
            <v:imagedata r:id="rId215" o:title=""/>
          </v:shape>
          <o:OLEObject Type="Embed" ProgID="Equation.DSMT4" ShapeID="_x0000_i1286" DrawAspect="Content" ObjectID="_1686769058" r:id="rId532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60" w:dyaOrig="340" w14:anchorId="48732D5C">
          <v:shape id="_x0000_i1287" type="#_x0000_t75" style="width:73.5pt;height:18pt" o:ole="">
            <v:imagedata r:id="rId217" o:title=""/>
          </v:shape>
          <o:OLEObject Type="Embed" ProgID="Equation.DSMT4" ShapeID="_x0000_i1287" DrawAspect="Content" ObjectID="_1686769059" r:id="rId53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7BB92993" w14:textId="77777777" w:rsidR="008633BC" w:rsidRPr="00020BA6" w:rsidRDefault="008633BC" w:rsidP="008633BC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97CF274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6DF2F830" wp14:editId="1D283244">
            <wp:extent cx="1828800" cy="76264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1"/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83" cy="76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DFDF8" w14:textId="77777777" w:rsidR="008633BC" w:rsidRPr="00020BA6" w:rsidRDefault="008633BC" w:rsidP="008633B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hình vuông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40" w:dyaOrig="279" w14:anchorId="05A00601">
          <v:shape id="_x0000_i1288" type="#_x0000_t75" style="width:36.75pt;height:13.5pt" o:ole="">
            <v:imagedata r:id="rId219" o:title=""/>
          </v:shape>
          <o:OLEObject Type="Embed" ProgID="Equation.DSMT4" ShapeID="_x0000_i1288" DrawAspect="Content" ObjectID="_1686769060" r:id="rId535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320" w:dyaOrig="260" w14:anchorId="67131732">
          <v:shape id="_x0000_i1289" type="#_x0000_t75" style="width:16.5pt;height:12.75pt" o:ole="">
            <v:imagedata r:id="rId221" o:title=""/>
          </v:shape>
          <o:OLEObject Type="Embed" ProgID="Equation.DSMT4" ShapeID="_x0000_i1289" DrawAspect="Content" ObjectID="_1686769061" r:id="rId536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giao điểm của hai đường chéo. Trong các mệnh đề sau, tìm mệnh đề </w:t>
      </w:r>
      <w:r w:rsidRPr="00020BA6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2BB4E4EB" w14:textId="44A9A6EE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20" w:dyaOrig="340" w14:anchorId="626DDA44">
          <v:shape id="_x0000_i1290" type="#_x0000_t75" style="width:75.75pt;height:18pt" o:ole="">
            <v:imagedata r:id="rId223" o:title=""/>
          </v:shape>
          <o:OLEObject Type="Embed" ProgID="Equation.DSMT4" ShapeID="_x0000_i1290" DrawAspect="Content" ObjectID="_1686769062" r:id="rId537"/>
        </w:object>
      </w:r>
      <w:r w:rsidRPr="00020BA6">
        <w:rPr>
          <w:rFonts w:ascii="Chu Van An" w:hAnsi="Chu Van An" w:cs="Chu Van An"/>
          <w:color w:val="0000FF"/>
          <w:sz w:val="24"/>
          <w:szCs w:val="24"/>
          <w:lang w:val="pt-BR"/>
        </w:rPr>
        <w:t>.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40" w:dyaOrig="340" w14:anchorId="2B5B3B45">
          <v:shape id="_x0000_i1291" type="#_x0000_t75" style="width:77.25pt;height:18pt" o:ole="">
            <v:imagedata r:id="rId225" o:title=""/>
          </v:shape>
          <o:OLEObject Type="Embed" ProgID="Equation.DSMT4" ShapeID="_x0000_i1291" DrawAspect="Content" ObjectID="_1686769063" r:id="rId538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55BECC55" w14:textId="132DC2B3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680" w:dyaOrig="340" w14:anchorId="65FD945D">
          <v:shape id="_x0000_i1292" type="#_x0000_t75" style="width:84pt;height:18pt" o:ole="">
            <v:imagedata r:id="rId227" o:title=""/>
          </v:shape>
          <o:OLEObject Type="Embed" ProgID="Equation.DSMT4" ShapeID="_x0000_i1292" DrawAspect="Content" ObjectID="_1686769064" r:id="rId539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2200" w:dyaOrig="340" w14:anchorId="4C31ACDE">
          <v:shape id="_x0000_i1293" type="#_x0000_t75" style="width:110.25pt;height:18pt" o:ole="">
            <v:imagedata r:id="rId229" o:title=""/>
          </v:shape>
          <o:OLEObject Type="Embed" ProgID="Equation.DSMT4" ShapeID="_x0000_i1293" DrawAspect="Content" ObjectID="_1686769065" r:id="rId540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3B1C53A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5E80E93" w14:textId="77777777" w:rsidR="008633BC" w:rsidRPr="00020BA6" w:rsidRDefault="008633BC" w:rsidP="008633B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A1D12AD" wp14:editId="386244A0">
            <wp:extent cx="1110112" cy="75049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003" cy="75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3E256" w14:textId="77777777" w:rsidR="008633BC" w:rsidRPr="00020BA6" w:rsidRDefault="008633BC" w:rsidP="008633B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Chu Van An" w:eastAsia="Calibri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20" w:dyaOrig="270" w14:anchorId="28C1AEDF">
          <v:shape id="_x0000_i1294" type="#_x0000_t75" style="width:36pt;height:12.75pt" o:ole="">
            <v:imagedata r:id="rId231" o:title=""/>
          </v:shape>
          <o:OLEObject Type="Embed" ProgID="Equation.DSMT4" ShapeID="_x0000_i1294" DrawAspect="Content" ObjectID="_1686769066" r:id="rId542"/>
        </w:object>
      </w:r>
      <w:r w:rsidRPr="00020BA6">
        <w:rPr>
          <w:rFonts w:ascii="Chu Van An" w:eastAsia="Calibri" w:hAnsi="Chu Van An" w:cs="Chu Van An"/>
          <w:sz w:val="24"/>
          <w:szCs w:val="24"/>
        </w:rPr>
        <w:t xml:space="preserve"> tâm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70" w14:anchorId="295E5BE8">
          <v:shape id="_x0000_i1295" type="#_x0000_t75" style="width:12pt;height:12.75pt" o:ole="">
            <v:imagedata r:id="rId233" o:title=""/>
          </v:shape>
          <o:OLEObject Type="Embed" ProgID="Equation.DSMT4" ShapeID="_x0000_i1295" DrawAspect="Content" ObjectID="_1686769067" r:id="rId543"/>
        </w:object>
      </w:r>
      <w:r w:rsidRPr="00020BA6">
        <w:rPr>
          <w:rFonts w:ascii="Chu Van An" w:eastAsia="Calibri" w:hAnsi="Chu Van An" w:cs="Chu Van An"/>
          <w:sz w:val="24"/>
          <w:szCs w:val="24"/>
        </w:rPr>
        <w:t>. Đẳng thức nào sau đây đúng?</w:t>
      </w:r>
    </w:p>
    <w:p w14:paraId="288EDB47" w14:textId="6B08AC39" w:rsidR="008633BC" w:rsidRPr="00020BA6" w:rsidRDefault="008633BC" w:rsidP="008633B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23F8A448">
          <v:shape id="_x0000_i1296" type="#_x0000_t75" style="width:64.5pt;height:18pt" o:ole="">
            <v:imagedata r:id="rId235" o:title=""/>
          </v:shape>
          <o:OLEObject Type="Embed" ProgID="Equation.DSMT4" ShapeID="_x0000_i1296" DrawAspect="Content" ObjectID="_1686769068" r:id="rId544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14C31F32">
          <v:shape id="_x0000_i1297" type="#_x0000_t75" style="width:64.5pt;height:18pt" o:ole="">
            <v:imagedata r:id="rId237" o:title=""/>
          </v:shape>
          <o:OLEObject Type="Embed" ProgID="Equation.DSMT4" ShapeID="_x0000_i1297" DrawAspect="Content" ObjectID="_1686769069" r:id="rId545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45" w14:anchorId="1C908E1E">
          <v:shape id="_x0000_i1298" type="#_x0000_t75" style="width:66pt;height:18pt" o:ole="">
            <v:imagedata r:id="rId239" o:title=""/>
          </v:shape>
          <o:OLEObject Type="Embed" ProgID="Equation.DSMT4" ShapeID="_x0000_i1298" DrawAspect="Content" ObjectID="_1686769070" r:id="rId546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70A8DD47">
          <v:shape id="_x0000_i1299" type="#_x0000_t75" style="width:64.5pt;height:18pt" o:ole="">
            <v:imagedata r:id="rId241" o:title=""/>
          </v:shape>
          <o:OLEObject Type="Embed" ProgID="Equation.DSMT4" ShapeID="_x0000_i1299" DrawAspect="Content" ObjectID="_1686769071" r:id="rId547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B7F0B10" w14:textId="77777777" w:rsidR="008633BC" w:rsidRPr="00020BA6" w:rsidRDefault="008633BC" w:rsidP="008633BC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eastAsia="Calibri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23D8173E" w14:textId="77777777" w:rsidR="008633BC" w:rsidRPr="00020BA6" w:rsidRDefault="008633BC" w:rsidP="008633BC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2CEF766F" wp14:editId="799F3EA9">
            <wp:extent cx="2777705" cy="1167534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066" cy="117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0625E" w14:textId="06AC8CB1" w:rsidR="008633BC" w:rsidRPr="00020BA6" w:rsidRDefault="008633BC" w:rsidP="008633BC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70" w14:anchorId="193DD878">
          <v:shape id="_x0000_i1300" type="#_x0000_t75" style="width:36pt;height:12.75pt" o:ole="">
            <v:imagedata r:id="rId549" o:title=""/>
          </v:shape>
          <o:OLEObject Type="Embed" ProgID="Equation.DSMT4" ShapeID="_x0000_i1300" DrawAspect="Content" ObjectID="_1686769072" r:id="rId550"/>
        </w:object>
      </w:r>
      <w:r w:rsidRPr="00020BA6">
        <w:rPr>
          <w:rFonts w:ascii="Chu Van An" w:eastAsia="Calibri" w:hAnsi="Chu Van An" w:cs="Chu Van An"/>
          <w:sz w:val="24"/>
          <w:szCs w:val="24"/>
        </w:rPr>
        <w:t xml:space="preserve"> là hình bình hành nên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74A627D1">
          <v:shape id="_x0000_i1301" type="#_x0000_t75" style="width:12pt;height:12.75pt" o:ole="">
            <v:imagedata r:id="rId551" o:title=""/>
          </v:shape>
          <o:OLEObject Type="Embed" ProgID="Equation.DSMT4" ShapeID="_x0000_i1301" DrawAspect="Content" ObjectID="_1686769073" r:id="rId552"/>
        </w:objec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sz w:val="24"/>
          <w:szCs w:val="24"/>
        </w:rPr>
        <w:t xml:space="preserve">là trung điểm của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25526DEB">
          <v:shape id="_x0000_i1302" type="#_x0000_t75" style="width:21pt;height:12.75pt" o:ole="">
            <v:imagedata r:id="rId553" o:title=""/>
          </v:shape>
          <o:OLEObject Type="Embed" ProgID="Equation.DSMT4" ShapeID="_x0000_i1302" DrawAspect="Content" ObjectID="_1686769074" r:id="rId554"/>
        </w:object>
      </w:r>
      <w:r w:rsidRPr="00020B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DCA7682" w14:textId="249E1A46" w:rsidR="008633BC" w:rsidRPr="00020BA6" w:rsidRDefault="008633BC" w:rsidP="008633BC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664FA6E9">
          <v:shape id="_x0000_i1303" type="#_x0000_t75" style="width:64.5pt;height:18pt" o:ole="">
            <v:imagedata r:id="rId555" o:title=""/>
          </v:shape>
          <o:OLEObject Type="Embed" ProgID="Equation.DSMT4" ShapeID="_x0000_i1303" DrawAspect="Content" ObjectID="_1686769075" r:id="rId556"/>
        </w:object>
      </w:r>
      <w:r w:rsidRPr="00020B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B312235" w14:textId="176DB583" w:rsidR="008633BC" w:rsidRPr="00020BA6" w:rsidRDefault="008633BC" w:rsidP="008633B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8633BC" w:rsidRPr="00020BA6" w14:paraId="657967F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9541ED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bốn điểm </w:t>
            </w:r>
            <w:r w:rsidRPr="00020BA6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1005" w:dyaOrig="300" w14:anchorId="3518AED8">
                <v:shape id="_x0000_i1304" type="#_x0000_t75" style="width:50.25pt;height:15pt" o:ole="">
                  <v:imagedata r:id="rId557" o:title=""/>
                </v:shape>
                <o:OLEObject Type="Embed" ProgID="Equation.DSMT4" ShapeID="_x0000_i1304" DrawAspect="Content" ObjectID="_1686769076" r:id="rId558"/>
              </w:object>
            </w:r>
            <w:r w:rsidRPr="00020BA6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phân biệt. Khi đó,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70" w:dyaOrig="375" w14:anchorId="0EF85F2D">
                <v:shape id="_x0000_i1305" type="#_x0000_t75" style="width:103.5pt;height:18.75pt" o:ole="">
                  <v:imagedata r:id="rId559" o:title=""/>
                </v:shape>
                <o:OLEObject Type="Embed" ProgID="Equation.DSMT4" ShapeID="_x0000_i1305" DrawAspect="Content" ObjectID="_1686769077" r:id="rId5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véctơ nào sau đây?</w:t>
            </w:r>
          </w:p>
          <w:p w14:paraId="190EE55C" w14:textId="67A63D45" w:rsidR="008633BC" w:rsidRPr="00020BA6" w:rsidRDefault="008633BC" w:rsidP="00F94ED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75" w14:anchorId="6967F87E">
                <v:shape id="_x0000_i1306" type="#_x0000_t75" style="width:10.5pt;height:18.75pt" o:ole="">
                  <v:imagedata r:id="rId561" o:title=""/>
                </v:shape>
                <o:OLEObject Type="Embed" ProgID="Equation.DSMT4" ShapeID="_x0000_i1306" DrawAspect="Content" ObjectID="_1686769078" r:id="rId5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00" w14:anchorId="54B4EDFC">
                <v:shape id="_x0000_i1307" type="#_x0000_t75" style="width:21.75pt;height:15pt" o:ole="">
                  <v:imagedata r:id="rId563" o:title=""/>
                </v:shape>
                <o:OLEObject Type="Embed" ProgID="Equation.DSMT4" ShapeID="_x0000_i1307" DrawAspect="Content" ObjectID="_1686769079" r:id="rId5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75" w14:anchorId="3C1AD22F">
                <v:shape id="_x0000_i1308" type="#_x0000_t75" style="width:21.75pt;height:18.75pt" o:ole="">
                  <v:imagedata r:id="rId565" o:title=""/>
                </v:shape>
                <o:OLEObject Type="Embed" ProgID="Equation.DSMT4" ShapeID="_x0000_i1308" DrawAspect="Content" ObjectID="_1686769080" r:id="rId5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540" w:dyaOrig="375" w14:anchorId="6BFE35A8">
                <v:shape id="_x0000_i1309" type="#_x0000_t75" style="width:27pt;height:18.75pt" o:ole="">
                  <v:imagedata r:id="rId567" o:title=""/>
                </v:shape>
                <o:OLEObject Type="Embed" ProgID="Equation.DSMT4" ShapeID="_x0000_i1309" DrawAspect="Content" ObjectID="_1686769081" r:id="rId568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.</w:t>
            </w:r>
          </w:p>
          <w:p w14:paraId="6B81C01A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B3A2CC" w14:textId="77777777" w:rsidR="008633BC" w:rsidRPr="00020BA6" w:rsidRDefault="008633BC" w:rsidP="00F94ED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8633BC" w:rsidRPr="00020BA6" w14:paraId="27F25602" w14:textId="77777777" w:rsidTr="00F94ED9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96524F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Cho hình chữ nhật</w:t>
            </w:r>
            <w:r w:rsidRPr="00020BA6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735" w:dyaOrig="300" w14:anchorId="125D4D0B">
                <v:shape id="_x0000_i1310" type="#_x0000_t75" style="width:36.75pt;height:15pt" o:ole="">
                  <v:imagedata r:id="rId569" o:title=""/>
                </v:shape>
                <o:OLEObject Type="Embed" ProgID="Equation.DSMT4" ShapeID="_x0000_i1310" DrawAspect="Content" ObjectID="_1686769082" r:id="rId5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20615EC3">
                <v:shape id="_x0000_i1311" type="#_x0000_t75" style="width:11.25pt;height:15pt" o:ole="">
                  <v:imagedata r:id="rId571" o:title=""/>
                </v:shape>
                <o:OLEObject Type="Embed" ProgID="Equation.DSMT4" ShapeID="_x0000_i1311" DrawAspect="Content" ObjectID="_1686769083" r:id="rId5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giao điểm của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00" w14:anchorId="527D286B">
                <v:shape id="_x0000_i1312" type="#_x0000_t75" style="width:21.75pt;height:15pt" o:ole="">
                  <v:imagedata r:id="rId573" o:title=""/>
                </v:shape>
                <o:OLEObject Type="Embed" ProgID="Equation.DSMT4" ShapeID="_x0000_i1312" DrawAspect="Content" ObjectID="_1686769084" r:id="rId5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85" w14:anchorId="268478F3">
                <v:shape id="_x0000_i1313" type="#_x0000_t75" style="width:21.75pt;height:14.25pt" o:ole="">
                  <v:imagedata r:id="rId575" o:title=""/>
                </v:shape>
                <o:OLEObject Type="Embed" ProgID="Equation.DSMT4" ShapeID="_x0000_i1313" DrawAspect="Content" ObjectID="_1686769085" r:id="rId5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, phát biểu nào là đúng?</w:t>
            </w:r>
          </w:p>
          <w:p w14:paraId="0AE089E7" w14:textId="04DB0706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0" w:dyaOrig="375" w14:anchorId="4320C138">
                <v:shape id="_x0000_i1314" type="#_x0000_t75" style="width:105pt;height:18.75pt" o:ole="">
                  <v:imagedata r:id="rId577" o:title=""/>
                </v:shape>
                <o:OLEObject Type="Embed" ProgID="Equation.DSMT4" ShapeID="_x0000_i1314" DrawAspect="Content" ObjectID="_1686769086" r:id="rId578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05" w:dyaOrig="375" w14:anchorId="5AA14AFF">
                <v:shape id="_x0000_i1315" type="#_x0000_t75" style="width:50.25pt;height:18.75pt" o:ole="">
                  <v:imagedata r:id="rId579" o:title=""/>
                </v:shape>
                <o:OLEObject Type="Embed" ProgID="Equation.DSMT4" ShapeID="_x0000_i1315" DrawAspect="Content" ObjectID="_1686769087" r:id="rId580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6317174B" w14:textId="08331271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445" w:dyaOrig="480" w14:anchorId="78C707AD">
                <v:shape id="_x0000_i1316" type="#_x0000_t75" style="width:122.25pt;height:24pt" o:ole="">
                  <v:imagedata r:id="rId581" o:title=""/>
                </v:shape>
                <o:OLEObject Type="Embed" ProgID="Equation.DSMT4" ShapeID="_x0000_i1316" DrawAspect="Content" ObjectID="_1686769088" r:id="rId582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30" w:dyaOrig="375" w14:anchorId="067E7F66">
                <v:shape id="_x0000_i1317" type="#_x0000_t75" style="width:76.5pt;height:18.75pt" o:ole="">
                  <v:imagedata r:id="rId583" o:title=""/>
                </v:shape>
                <o:OLEObject Type="Embed" ProgID="Equation.DSMT4" ShapeID="_x0000_i1317" DrawAspect="Content" ObjectID="_1686769089" r:id="rId584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07E570D1" w14:textId="77777777" w:rsidR="008633BC" w:rsidRPr="00020BA6" w:rsidRDefault="008633BC" w:rsidP="00F94ED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25A9DE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3314D1C6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DA5296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00" w14:anchorId="3DEA0FCC">
                <v:shape id="_x0000_i1318" type="#_x0000_t75" style="width:50.25pt;height:15pt" o:ole="">
                  <v:imagedata r:id="rId585" o:title=""/>
                </v:shape>
                <o:OLEObject Type="Embed" ProgID="Equation.DSMT4" ShapeID="_x0000_i1318" DrawAspect="Content" ObjectID="_1686769090" r:id="rId5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576CD13C">
                <v:shape id="_x0000_i1319" type="#_x0000_t75" style="width:11.25pt;height:15pt" o:ole="">
                  <v:imagedata r:id="rId587" o:title=""/>
                </v:shape>
                <o:OLEObject Type="Embed" ProgID="Equation.DSMT4" ShapeID="_x0000_i1319" DrawAspect="Content" ObjectID="_1686769091" r:id="rId5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của nó. Đẳng thức nào dưới đây là đẳng thức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09EFF63" w14:textId="2E974DBC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75" w14:anchorId="04A3D99F">
                <v:shape id="_x0000_i1320" type="#_x0000_t75" style="width:93.75pt;height:18.75pt" o:ole="">
                  <v:imagedata r:id="rId589" o:title=""/>
                </v:shape>
                <o:OLEObject Type="Embed" ProgID="Equation.DSMT4" ShapeID="_x0000_i1320" DrawAspect="Content" ObjectID="_1686769092" r:id="rId5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30" w:dyaOrig="375" w14:anchorId="1CE04EAE">
                <v:shape id="_x0000_i1321" type="#_x0000_t75" style="width:76.5pt;height:18.75pt" o:ole="">
                  <v:imagedata r:id="rId591" o:title=""/>
                </v:shape>
                <o:OLEObject Type="Embed" ProgID="Equation.DSMT4" ShapeID="_x0000_i1321" DrawAspect="Content" ObjectID="_1686769093" r:id="rId5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B849F5" w14:textId="6D99059C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25" w:dyaOrig="375" w14:anchorId="6437193D">
                <v:shape id="_x0000_i1322" type="#_x0000_t75" style="width:101.25pt;height:18.75pt" o:ole="">
                  <v:imagedata r:id="rId593" o:title=""/>
                </v:shape>
                <o:OLEObject Type="Embed" ProgID="Equation.DSMT4" ShapeID="_x0000_i1322" DrawAspect="Content" ObjectID="_1686769094" r:id="rId5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75" w14:anchorId="30D0238F">
                <v:shape id="_x0000_i1323" type="#_x0000_t75" style="width:90.75pt;height:18.75pt" o:ole="">
                  <v:imagedata r:id="rId595" o:title=""/>
                </v:shape>
                <o:OLEObject Type="Embed" ProgID="Equation.DSMT4" ShapeID="_x0000_i1323" DrawAspect="Content" ObjectID="_1686769095" r:id="rId596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7EFA49C4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ECD784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6F06FEB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C06535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BF0FC17">
                <v:shape id="_x0000_i1324" type="#_x0000_t75" style="width:27.75pt;height:14.25pt" o:ole="">
                  <v:imagedata r:id="rId597" o:title=""/>
                </v:shape>
                <o:OLEObject Type="Embed" ProgID="Equation.DSMT4" ShapeID="_x0000_i1324" DrawAspect="Content" ObjectID="_1686769096" r:id="rId5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703E1B6">
                <v:shape id="_x0000_i1325" type="#_x0000_t75" style="width:9.75pt;height:11.25pt" o:ole="">
                  <v:imagedata r:id="rId599" o:title=""/>
                </v:shape>
                <o:OLEObject Type="Embed" ProgID="Equation.DSMT4" ShapeID="_x0000_i1325" DrawAspect="Content" ObjectID="_1686769097" r:id="rId6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Độ dài của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945" w:dyaOrig="345" w14:anchorId="5AF6D769">
                <v:shape id="_x0000_i1326" type="#_x0000_t75" style="width:47.25pt;height:17.25pt" o:ole="">
                  <v:imagedata r:id="rId601" o:title=""/>
                </v:shape>
                <o:OLEObject Type="Embed" ProgID="Equation.DSMT4" ShapeID="_x0000_i1326" DrawAspect="Content" ObjectID="_1686769098" r:id="rId6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2FF778A6" w14:textId="1B17172E" w:rsidR="008633BC" w:rsidRPr="00020BA6" w:rsidRDefault="008633BC" w:rsidP="00F94ED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495" w:dyaOrig="360" w14:anchorId="4AB2BE3F">
                <v:shape id="_x0000_i1327" type="#_x0000_t75" style="width:24.75pt;height:18pt" o:ole="">
                  <v:imagedata r:id="rId603" o:title=""/>
                </v:shape>
                <o:OLEObject Type="Embed" ProgID="Equation.DSMT4" ShapeID="_x0000_i1327" DrawAspect="Content" ObjectID="_1686769099" r:id="rId6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525" w:dyaOrig="675" w14:anchorId="46394E54">
                <v:shape id="_x0000_i1328" type="#_x0000_t75" style="width:26.25pt;height:33.75pt" o:ole="">
                  <v:imagedata r:id="rId605" o:title=""/>
                </v:shape>
                <o:OLEObject Type="Embed" ProgID="Equation.DSMT4" ShapeID="_x0000_i1328" DrawAspect="Content" ObjectID="_1686769100" r:id="rId6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495" w:dyaOrig="360" w14:anchorId="1F7EC562">
                <v:shape id="_x0000_i1329" type="#_x0000_t75" style="width:24.75pt;height:18pt" o:ole="">
                  <v:imagedata r:id="rId607" o:title=""/>
                </v:shape>
                <o:OLEObject Type="Embed" ProgID="Equation.DSMT4" ShapeID="_x0000_i1329" DrawAspect="Content" ObjectID="_1686769101" r:id="rId6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615" w:dyaOrig="360" w14:anchorId="5D670469">
                <v:shape id="_x0000_i1330" type="#_x0000_t75" style="width:30.75pt;height:18pt" o:ole="">
                  <v:imagedata r:id="rId609" o:title=""/>
                </v:shape>
                <o:OLEObject Type="Embed" ProgID="Equation.DSMT4" ShapeID="_x0000_i1330" DrawAspect="Content" ObjectID="_1686769102" r:id="rId6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3DC3C57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03ACBF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622D85C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679377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4" w:name="TestQ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720" w:dyaOrig="270" w14:anchorId="542118BE">
                <v:shape id="_x0000_i1331" type="#_x0000_t75" style="width:36pt;height:13.5pt" o:ole="">
                  <v:imagedata r:id="rId611" o:title=""/>
                </v:shape>
                <o:OLEObject Type="Embed" ProgID="Equation.DSMT4" ShapeID="_x0000_i1331" DrawAspect="Content" ObjectID="_1686769103" r:id="rId6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giao điểm của hai đường chéo là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55" w:dyaOrig="270" w14:anchorId="14BF20BF">
                <v:shape id="_x0000_i1332" type="#_x0000_t75" style="width:12.75pt;height:13.5pt" o:ole="">
                  <v:imagedata r:id="rId613" o:title=""/>
                </v:shape>
                <o:OLEObject Type="Embed" ProgID="Equation.DSMT4" ShapeID="_x0000_i1332" DrawAspect="Content" ObjectID="_1686769104" r:id="rId6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Tìm mệnh đề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trong các mệnh đề sau:</w:t>
            </w:r>
            <w:bookmarkEnd w:id="104"/>
          </w:p>
          <w:p w14:paraId="72913157" w14:textId="749484F5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bookmarkStart w:id="105" w:name="TestA"/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70" w:dyaOrig="330" w14:anchorId="0357EC33">
                <v:shape id="_x0000_i1333" type="#_x0000_t75" style="width:73.5pt;height:16.5pt" o:ole="">
                  <v:imagedata r:id="rId615" o:title=""/>
                </v:shape>
                <o:OLEObject Type="Embed" ProgID="Equation.DSMT4" ShapeID="_x0000_i1333" DrawAspect="Content" ObjectID="_1686769105" r:id="rId6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0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106" w:name="TestB"/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30" w14:anchorId="5F0D0577">
                <v:shape id="_x0000_i1334" type="#_x0000_t75" style="width:74.25pt;height:16.5pt" o:ole="">
                  <v:imagedata r:id="rId617" o:title=""/>
                </v:shape>
                <o:OLEObject Type="Embed" ProgID="Equation.DSMT4" ShapeID="_x0000_i1334" DrawAspect="Content" ObjectID="_1686769106" r:id="rId6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06"/>
          </w:p>
          <w:p w14:paraId="471ED336" w14:textId="576201A1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bookmarkStart w:id="107" w:name="TestC"/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55" w:dyaOrig="330" w14:anchorId="11979521">
                <v:shape id="_x0000_i1335" type="#_x0000_t75" style="width:102.75pt;height:16.5pt" o:ole="">
                  <v:imagedata r:id="rId619" o:title=""/>
                </v:shape>
                <o:OLEObject Type="Embed" ProgID="Equation.DSMT4" ShapeID="_x0000_i1335" DrawAspect="Content" ObjectID="_1686769107" r:id="rId6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07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108" w:name="TestD"/>
            <w:r w:rsidRPr="00020BA6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875" w:dyaOrig="330" w14:anchorId="7F40BFDE">
                <v:shape id="_x0000_i1336" type="#_x0000_t75" style="width:93.75pt;height:16.5pt" o:ole="">
                  <v:imagedata r:id="rId621" o:title=""/>
                </v:shape>
                <o:OLEObject Type="Embed" ProgID="Equation.DSMT4" ShapeID="_x0000_i1336" DrawAspect="Content" ObjectID="_1686769108" r:id="rId6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08"/>
          </w:p>
          <w:p w14:paraId="04999B28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E20D86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264A1B50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72E530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eastAsia="Times New Roman" w:hAnsi="Chu Van An" w:cs="Chu Van An"/>
                <w:i/>
                <w:position w:val="-6"/>
                <w:sz w:val="24"/>
                <w:szCs w:val="24"/>
              </w:rPr>
              <w:object w:dxaOrig="540" w:dyaOrig="300" w14:anchorId="720DA048">
                <v:shape id="_x0000_i1337" type="#_x0000_t75" style="width:27pt;height:15pt" o:ole="">
                  <v:imagedata r:id="rId623" o:title=""/>
                </v:shape>
                <o:OLEObject Type="Embed" ProgID="Equation.DSMT4" ShapeID="_x0000_i1337" DrawAspect="Content" ObjectID="_1686769109" r:id="rId624"/>
              </w:objec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840" w:dyaOrig="300" w14:anchorId="0FCAD515">
                <v:shape id="_x0000_i1338" type="#_x0000_t75" style="width:42pt;height:15pt" o:ole="">
                  <v:imagedata r:id="rId625" o:title=""/>
                </v:shape>
                <o:OLEObject Type="Embed" ProgID="Equation.DSMT4" ShapeID="_x0000_i1338" DrawAspect="Content" ObjectID="_1686769110" r:id="rId626"/>
              </w:object>
            </w:r>
            <w:r w:rsidRPr="00020BA6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020BA6">
              <w:rPr>
                <w:rFonts w:ascii="Chu Van An" w:eastAsia="Times New Roman" w:hAnsi="Chu Van An" w:cs="Chu Van An"/>
                <w:b/>
                <w:i/>
                <w:position w:val="-10"/>
                <w:sz w:val="24"/>
                <w:szCs w:val="24"/>
              </w:rPr>
              <w:object w:dxaOrig="1230" w:dyaOrig="300" w14:anchorId="735D41E5">
                <v:shape id="_x0000_i1339" type="#_x0000_t75" style="width:61.5pt;height:15pt" o:ole="">
                  <v:imagedata r:id="rId627" o:title=""/>
                </v:shape>
                <o:OLEObject Type="Embed" ProgID="Equation.DSMT4" ShapeID="_x0000_i1339" DrawAspect="Content" ObjectID="_1686769111" r:id="rId628"/>
              </w:objec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Hỏi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75" w14:anchorId="5BB5E207">
                <v:shape id="_x0000_i1340" type="#_x0000_t75" style="width:50.25pt;height:18.75pt" o:ole="">
                  <v:imagedata r:id="rId629" o:title=""/>
                </v:shape>
                <o:OLEObject Type="Embed" ProgID="Equation.DSMT4" ShapeID="_x0000_i1340" DrawAspect="Content" ObjectID="_1686769112" r:id="rId6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véctơ nào?</w:t>
            </w:r>
          </w:p>
          <w:p w14:paraId="5DCF2280" w14:textId="2C6D8B01" w:rsidR="008633BC" w:rsidRPr="00020BA6" w:rsidRDefault="008633BC" w:rsidP="00F94ED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00" w14:anchorId="6BAD1FD9">
                <v:shape id="_x0000_i1341" type="#_x0000_t75" style="width:24pt;height:15pt" o:ole="">
                  <v:imagedata r:id="rId631" o:title=""/>
                </v:shape>
                <o:OLEObject Type="Embed" ProgID="Equation.DSMT4" ShapeID="_x0000_i1341" DrawAspect="Content" ObjectID="_1686769113" r:id="rId6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00" w14:anchorId="6BABCAF4">
                <v:shape id="_x0000_i1342" type="#_x0000_t75" style="width:18.75pt;height:15pt" o:ole="">
                  <v:imagedata r:id="rId633" o:title=""/>
                </v:shape>
                <o:OLEObject Type="Embed" ProgID="Equation.DSMT4" ShapeID="_x0000_i1342" DrawAspect="Content" ObjectID="_1686769114" r:id="rId6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00" w14:anchorId="3895EE0C">
                <v:shape id="_x0000_i1343" type="#_x0000_t75" style="width:21.75pt;height:15pt" o:ole="">
                  <v:imagedata r:id="rId635" o:title=""/>
                </v:shape>
                <o:OLEObject Type="Embed" ProgID="Equation.DSMT4" ShapeID="_x0000_i1343" DrawAspect="Content" ObjectID="_1686769115" r:id="rId6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480" w:dyaOrig="375" w14:anchorId="6ADA227D">
                <v:shape id="_x0000_i1344" type="#_x0000_t75" style="width:24pt;height:18.75pt" o:ole="">
                  <v:imagedata r:id="rId637" o:title=""/>
                </v:shape>
                <o:OLEObject Type="Embed" ProgID="Equation.DSMT4" ShapeID="_x0000_i1344" DrawAspect="Content" ObjectID="_1686769116" r:id="rId638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6E6B6DF3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66013C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6F1FE7F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068E9A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4D6A1756">
                <v:shape id="_x0000_i1345" type="#_x0000_t75" style="width:30.75pt;height:12pt" o:ole="">
                  <v:imagedata r:id="rId639" o:title=""/>
                </v:shape>
                <o:OLEObject Type="Embed" ProgID="Equation.DSMT4" ShapeID="_x0000_i1345" DrawAspect="Content" ObjectID="_1686769117" r:id="rId6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0A9968D0" w14:textId="34EBC3A4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900" w:dyaOrig="315" w14:anchorId="7A0E16E1">
                <v:shape id="_x0000_i1346" type="#_x0000_t75" style="width:45pt;height:15.75pt" o:ole="">
                  <v:imagedata r:id="rId641" o:title=""/>
                </v:shape>
                <o:OLEObject Type="Embed" ProgID="Equation.DSMT4" ShapeID="_x0000_i1346" DrawAspect="Content" ObjectID="_1686769118" r:id="rId6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695" w:dyaOrig="315" w14:anchorId="0990B160">
                <v:shape id="_x0000_i1347" type="#_x0000_t75" style="width:84.75pt;height:15.75pt" o:ole="">
                  <v:imagedata r:id="rId643" o:title=""/>
                </v:shape>
                <o:OLEObject Type="Embed" ProgID="Equation.DSMT4" ShapeID="_x0000_i1347" DrawAspect="Content" ObjectID="_1686769119" r:id="rId644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3A56B640" w14:textId="52DC2628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2025" w:dyaOrig="465" w14:anchorId="0EF15844">
                <v:shape id="_x0000_i1348" type="#_x0000_t75" style="width:101.25pt;height:23.25pt" o:ole="">
                  <v:imagedata r:id="rId645" o:title=""/>
                </v:shape>
                <o:OLEObject Type="Embed" ProgID="Equation.DSMT4" ShapeID="_x0000_i1348" DrawAspect="Content" ObjectID="_1686769120" r:id="rId6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980" w:dyaOrig="465" w14:anchorId="5BD3D882">
                <v:shape id="_x0000_i1349" type="#_x0000_t75" style="width:99pt;height:23.25pt" o:ole="">
                  <v:imagedata r:id="rId647" o:title=""/>
                </v:shape>
                <o:OLEObject Type="Embed" ProgID="Equation.DSMT4" ShapeID="_x0000_i1349" DrawAspect="Content" ObjectID="_1686769121" r:id="rId648"/>
              </w:object>
            </w:r>
          </w:p>
          <w:p w14:paraId="2B9A820E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7C0D87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25A37B9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127BC5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6925C8B8">
                <v:shape id="_x0000_i1350" type="#_x0000_t75" style="width:30.75pt;height:12pt" o:ole="">
                  <v:imagedata r:id="rId649" o:title=""/>
                </v:shape>
                <o:OLEObject Type="Embed" ProgID="Equation.DSMT4" ShapeID="_x0000_i1350" DrawAspect="Content" ObjectID="_1686769122" r:id="rId6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tâm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69921E59">
                <v:shape id="_x0000_i1351" type="#_x0000_t75" style="width:11.25pt;height:12pt" o:ole="">
                  <v:imagedata r:id="rId651" o:title=""/>
                </v:shape>
                <o:OLEObject Type="Embed" ProgID="Equation.DSMT4" ShapeID="_x0000_i1351" DrawAspect="Content" ObjectID="_1686769123" r:id="rId6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của nó. Đẳng thức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E22FF6B" w14:textId="1E4CF62D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100" w:dyaOrig="315" w14:anchorId="25A31E91">
                <v:shape id="_x0000_i1352" type="#_x0000_t75" style="width:105pt;height:15.75pt" o:ole="">
                  <v:imagedata r:id="rId653" o:title=""/>
                </v:shape>
                <o:OLEObject Type="Embed" ProgID="Equation.DSMT4" ShapeID="_x0000_i1352" DrawAspect="Content" ObjectID="_1686769124" r:id="rId6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80" w:dyaOrig="315" w14:anchorId="7DD8592B">
                <v:shape id="_x0000_i1353" type="#_x0000_t75" style="width:69pt;height:15.75pt" o:ole="">
                  <v:imagedata r:id="rId655" o:title=""/>
                </v:shape>
                <o:OLEObject Type="Embed" ProgID="Equation.DSMT4" ShapeID="_x0000_i1353" DrawAspect="Content" ObjectID="_1686769125" r:id="rId656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1FAD9752" w14:textId="309A68BD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2025" w:dyaOrig="465" w14:anchorId="6FE1C52C">
                <v:shape id="_x0000_i1354" type="#_x0000_t75" style="width:101.25pt;height:23.25pt" o:ole="">
                  <v:imagedata r:id="rId657" o:title=""/>
                </v:shape>
                <o:OLEObject Type="Embed" ProgID="Equation.DSMT4" ShapeID="_x0000_i1354" DrawAspect="Content" ObjectID="_1686769126" r:id="rId6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15" w14:anchorId="4356213F">
                <v:shape id="_x0000_i1355" type="#_x0000_t75" style="width:90pt;height:15.75pt" o:ole="">
                  <v:imagedata r:id="rId659" o:title=""/>
                </v:shape>
                <o:OLEObject Type="Embed" ProgID="Equation.DSMT4" ShapeID="_x0000_i1355" DrawAspect="Content" ObjectID="_1686769127" r:id="rId6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92EA8C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3CDAD1" w14:textId="77777777" w:rsidR="008633BC" w:rsidRPr="00020BA6" w:rsidRDefault="008633BC" w:rsidP="00F94ED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633BC" w:rsidRPr="00020BA6" w14:paraId="560D2DDC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C90668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5A4635E4">
                <v:shape id="_x0000_i1356" type="#_x0000_t75" style="width:11.25pt;height:12pt" o:ole="">
                  <v:imagedata r:id="rId661" o:title=""/>
                </v:shape>
                <o:OLEObject Type="Embed" ProgID="Equation.DSMT4" ShapeID="_x0000_i1356" DrawAspect="Content" ObjectID="_1686769128" r:id="rId6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528E5B05">
                <v:shape id="_x0000_i1357" type="#_x0000_t75" style="width:30.75pt;height:12pt" o:ole="">
                  <v:imagedata r:id="rId663" o:title=""/>
                </v:shape>
                <o:OLEObject Type="Embed" ProgID="Equation.DSMT4" ShapeID="_x0000_i1357" DrawAspect="Content" ObjectID="_1686769129" r:id="rId6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; hai điểm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285" w14:anchorId="3A46BDF0">
                <v:shape id="_x0000_i1358" type="#_x0000_t75" style="width:24pt;height:14.25pt" o:ole="">
                  <v:imagedata r:id="rId665" o:title=""/>
                </v:shape>
                <o:OLEObject Type="Embed" ProgID="Equation.DSMT4" ShapeID="_x0000_i1358" DrawAspect="Content" ObjectID="_1686769130" r:id="rId6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285" w14:anchorId="46F161F9">
                <v:shape id="_x0000_i1359" type="#_x0000_t75" style="width:36pt;height:14.25pt" o:ole="">
                  <v:imagedata r:id="rId667" o:title=""/>
                </v:shape>
                <o:OLEObject Type="Embed" ProgID="Equation.DSMT4" ShapeID="_x0000_i1359" DrawAspect="Content" ObjectID="_1686769131" r:id="rId6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A078040" w14:textId="7BEDADB9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50" w:dyaOrig="315" w14:anchorId="354879BB">
                <v:shape id="_x0000_i1360" type="#_x0000_t75" style="width:67.5pt;height:15.75pt" o:ole="">
                  <v:imagedata r:id="rId669" o:title=""/>
                </v:shape>
                <o:OLEObject Type="Embed" ProgID="Equation.DSMT4" ShapeID="_x0000_i1360" DrawAspect="Content" ObjectID="_1686769132" r:id="rId6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20" w:dyaOrig="315" w14:anchorId="3872C078">
                <v:shape id="_x0000_i1361" type="#_x0000_t75" style="width:66pt;height:15.75pt" o:ole="">
                  <v:imagedata r:id="rId671" o:title=""/>
                </v:shape>
                <o:OLEObject Type="Embed" ProgID="Equation.DSMT4" ShapeID="_x0000_i1361" DrawAspect="Content" ObjectID="_1686769133" r:id="rId672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739578A1" w14:textId="77777777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595" w:dyaOrig="315" w14:anchorId="254E84A7">
                <v:shape id="_x0000_i1362" type="#_x0000_t75" style="width:129.75pt;height:15.75pt" o:ole="">
                  <v:imagedata r:id="rId673" o:title=""/>
                </v:shape>
                <o:OLEObject Type="Embed" ProgID="Equation.DSMT4" ShapeID="_x0000_i1362" DrawAspect="Content" ObjectID="_1686769134" r:id="rId6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CCFE121" w14:textId="48419BB1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80" w:dyaOrig="315" w14:anchorId="5043B1F7">
                <v:shape id="_x0000_i1363" type="#_x0000_t75" style="width:84pt;height:15.75pt" o:ole="">
                  <v:imagedata r:id="rId675" o:title=""/>
                </v:shape>
                <o:OLEObject Type="Embed" ProgID="Equation.DSMT4" ShapeID="_x0000_i1363" DrawAspect="Content" ObjectID="_1686769135" r:id="rId6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FC8C92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A9B839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1D2893A5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A531E1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500F2C84">
                <v:shape id="_x0000_i1364" type="#_x0000_t75" style="width:30.75pt;height:12pt" o:ole="">
                  <v:imagedata r:id="rId677" o:title=""/>
                </v:shape>
                <o:OLEObject Type="Embed" ProgID="Equation.DSMT4" ShapeID="_x0000_i1364" DrawAspect="Content" ObjectID="_1686769136" r:id="rId6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195" w14:anchorId="712BB159">
                <v:shape id="_x0000_i1365" type="#_x0000_t75" style="width:9pt;height:9.75pt" o:ole="">
                  <v:imagedata r:id="rId679" o:title=""/>
                </v:shape>
                <o:OLEObject Type="Embed" ProgID="Equation.DSMT4" ShapeID="_x0000_i1365" DrawAspect="Content" ObjectID="_1686769137" r:id="rId6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75" w:dyaOrig="465" w14:anchorId="343F84AA">
                <v:shape id="_x0000_i1366" type="#_x0000_t75" style="width:48.75pt;height:23.25pt" o:ole="">
                  <v:imagedata r:id="rId681" o:title=""/>
                </v:shape>
                <o:OLEObject Type="Embed" ProgID="Equation.DSMT4" ShapeID="_x0000_i1366" DrawAspect="Content" ObjectID="_1686769138" r:id="rId682"/>
              </w:object>
            </w:r>
          </w:p>
          <w:p w14:paraId="2677603A" w14:textId="5DFB7495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75" w:dyaOrig="465" w14:anchorId="03D145CD">
                <v:shape id="_x0000_i1367" type="#_x0000_t75" style="width:63.75pt;height:23.25pt" o:ole="">
                  <v:imagedata r:id="rId683" o:title=""/>
                </v:shape>
                <o:OLEObject Type="Embed" ProgID="Equation.DSMT4" ShapeID="_x0000_i1367" DrawAspect="Content" ObjectID="_1686769139" r:id="rId6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75" w:dyaOrig="465" w14:anchorId="0E6F8D5C">
                <v:shape id="_x0000_i1368" type="#_x0000_t75" style="width:63.75pt;height:23.25pt" o:ole="">
                  <v:imagedata r:id="rId685" o:title=""/>
                </v:shape>
                <o:OLEObject Type="Embed" ProgID="Equation.DSMT4" ShapeID="_x0000_i1368" DrawAspect="Content" ObjectID="_1686769140" r:id="rId6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B36298" w14:textId="363EED0D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500" w:dyaOrig="465" w14:anchorId="688ECBA0">
                <v:shape id="_x0000_i1369" type="#_x0000_t75" style="width:75pt;height:23.25pt" o:ole="">
                  <v:imagedata r:id="rId687" o:title=""/>
                </v:shape>
                <o:OLEObject Type="Embed" ProgID="Equation.DSMT4" ShapeID="_x0000_i1369" DrawAspect="Content" ObjectID="_1686769141" r:id="rId6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350" w:dyaOrig="465" w14:anchorId="4926A4B9">
                <v:shape id="_x0000_i1370" type="#_x0000_t75" style="width:67.5pt;height:23.25pt" o:ole="">
                  <v:imagedata r:id="rId689" o:title=""/>
                </v:shape>
                <o:OLEObject Type="Embed" ProgID="Equation.DSMT4" ShapeID="_x0000_i1370" DrawAspect="Content" ObjectID="_1686769142" r:id="rId6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DA2CAD" w14:textId="77777777" w:rsidR="008633BC" w:rsidRPr="00020BA6" w:rsidRDefault="008633BC" w:rsidP="00F94ED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F098F5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44A937A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B4F3F6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thoi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6A8A20C0">
                <v:shape id="_x0000_i1371" type="#_x0000_t75" style="width:30.75pt;height:12pt" o:ole="">
                  <v:imagedata r:id="rId691" o:title=""/>
                </v:shape>
                <o:OLEObject Type="Embed" ProgID="Equation.DSMT4" ShapeID="_x0000_i1371" DrawAspect="Content" ObjectID="_1686769143" r:id="rId6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00" w14:anchorId="501753E5">
                <v:shape id="_x0000_i1372" type="#_x0000_t75" style="width:77.25pt;height:15pt" o:ole="">
                  <v:imagedata r:id="rId693" o:title=""/>
                </v:shape>
                <o:OLEObject Type="Embed" ProgID="Equation.DSMT4" ShapeID="_x0000_i1372" DrawAspect="Content" ObjectID="_1686769144" r:id="rId6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45" w:dyaOrig="465" w14:anchorId="29FA527B">
                <v:shape id="_x0000_i1373" type="#_x0000_t75" style="width:47.25pt;height:23.25pt" o:ole="">
                  <v:imagedata r:id="rId695" o:title=""/>
                </v:shape>
                <o:OLEObject Type="Embed" ProgID="Equation.DSMT4" ShapeID="_x0000_i1373" DrawAspect="Content" ObjectID="_1686769145" r:id="rId6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00081A" w14:textId="2C76F4B9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395" w:dyaOrig="465" w14:anchorId="033B0DCE">
                <v:shape id="_x0000_i1374" type="#_x0000_t75" style="width:69.75pt;height:23.25pt" o:ole="">
                  <v:imagedata r:id="rId697" o:title=""/>
                </v:shape>
                <o:OLEObject Type="Embed" ProgID="Equation.DSMT4" ShapeID="_x0000_i1374" DrawAspect="Content" ObjectID="_1686769146" r:id="rId6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500" w:dyaOrig="465" w14:anchorId="0B8D5881">
                <v:shape id="_x0000_i1375" type="#_x0000_t75" style="width:75pt;height:23.25pt" o:ole="">
                  <v:imagedata r:id="rId699" o:title=""/>
                </v:shape>
                <o:OLEObject Type="Embed" ProgID="Equation.DSMT4" ShapeID="_x0000_i1375" DrawAspect="Content" ObjectID="_1686769147" r:id="rId700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494377DB" w14:textId="7F4E6C73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500" w:dyaOrig="465" w14:anchorId="4888F6FA">
                <v:shape id="_x0000_i1376" type="#_x0000_t75" style="width:75pt;height:23.25pt" o:ole="">
                  <v:imagedata r:id="rId701" o:title=""/>
                </v:shape>
                <o:OLEObject Type="Embed" ProgID="Equation.DSMT4" ShapeID="_x0000_i1376" DrawAspect="Content" ObjectID="_1686769148" r:id="rId7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395" w:dyaOrig="465" w14:anchorId="4977A270">
                <v:shape id="_x0000_i1377" type="#_x0000_t75" style="width:69.75pt;height:23.25pt" o:ole="">
                  <v:imagedata r:id="rId703" o:title=""/>
                </v:shape>
                <o:OLEObject Type="Embed" ProgID="Equation.DSMT4" ShapeID="_x0000_i1377" DrawAspect="Content" ObjectID="_1686769149" r:id="rId7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59DF0E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CEF566" w14:textId="77777777" w:rsidR="008633BC" w:rsidRPr="00020BA6" w:rsidRDefault="008633BC" w:rsidP="00F94ED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5CE0C289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C9B7B9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40" w14:anchorId="0D9F7423">
                <v:shape id="_x0000_i1378" type="#_x0000_t75" style="width:33pt;height:12pt" o:ole="">
                  <v:imagedata r:id="rId705" o:title=""/>
                </v:shape>
                <o:OLEObject Type="Embed" ProgID="Equation.DSMT4" ShapeID="_x0000_i1378" DrawAspect="Content" ObjectID="_1686769150" r:id="rId7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39372733">
                <v:shape id="_x0000_i1379" type="#_x0000_t75" style="width:11.25pt;height:12pt" o:ole="">
                  <v:imagedata r:id="rId707" o:title=""/>
                </v:shape>
                <o:OLEObject Type="Embed" ProgID="Equation.DSMT4" ShapeID="_x0000_i1379" DrawAspect="Content" ObjectID="_1686769151" r:id="rId7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40" w14:anchorId="13E7AA1E">
                <v:shape id="_x0000_i1380" type="#_x0000_t75" style="width:24.75pt;height:12pt" o:ole="">
                  <v:imagedata r:id="rId709" o:title=""/>
                </v:shape>
                <o:OLEObject Type="Embed" ProgID="Equation.DSMT4" ShapeID="_x0000_i1380" DrawAspect="Content" ObjectID="_1686769152" r:id="rId7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1799FFD0" w14:textId="425924DF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60" w:dyaOrig="315" w14:anchorId="39760B87">
                <v:shape id="_x0000_i1381" type="#_x0000_t75" style="width:93pt;height:15.75pt" o:ole="">
                  <v:imagedata r:id="rId711" o:title=""/>
                </v:shape>
                <o:OLEObject Type="Embed" ProgID="Equation.DSMT4" ShapeID="_x0000_i1381" DrawAspect="Content" ObjectID="_1686769153" r:id="rId7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15" w14:anchorId="00A51097">
                <v:shape id="_x0000_i1382" type="#_x0000_t75" style="width:90.75pt;height:15.75pt" o:ole="">
                  <v:imagedata r:id="rId713" o:title=""/>
                </v:shape>
                <o:OLEObject Type="Embed" ProgID="Equation.DSMT4" ShapeID="_x0000_i1382" DrawAspect="Content" ObjectID="_1686769154" r:id="rId7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F78C9B" w14:textId="5F3635D4" w:rsidR="008633BC" w:rsidRPr="00020BA6" w:rsidRDefault="008633BC" w:rsidP="00F94ED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695" w:dyaOrig="315" w14:anchorId="577A1C76">
                <v:shape id="_x0000_i1383" type="#_x0000_t75" style="width:84.75pt;height:15.75pt" o:ole="">
                  <v:imagedata r:id="rId715" o:title=""/>
                </v:shape>
                <o:OLEObject Type="Embed" ProgID="Equation.DSMT4" ShapeID="_x0000_i1383" DrawAspect="Content" ObjectID="_1686769155" r:id="rId7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15" w14:anchorId="02A2D023">
                <v:shape id="_x0000_i1384" type="#_x0000_t75" style="width:90.75pt;height:15.75pt" o:ole="">
                  <v:imagedata r:id="rId717" o:title=""/>
                </v:shape>
                <o:OLEObject Type="Embed" ProgID="Equation.DSMT4" ShapeID="_x0000_i1384" DrawAspect="Content" ObjectID="_1686769156" r:id="rId718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78D9D911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695B4F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633BC" w:rsidRPr="00020BA6" w14:paraId="6FDD140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93DDA2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9" w:name="TestQ_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3B17718F">
                <v:shape id="_x0000_i1385" type="#_x0000_t75" style="width:11.25pt;height:12pt" o:ole="">
                  <v:imagedata r:id="rId719" o:title=""/>
                </v:shape>
                <o:OLEObject Type="Embed" ProgID="Equation.DSMT4" ShapeID="_x0000_i1385" DrawAspect="Content" ObjectID="_1686769157" r:id="rId7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0D6C4030">
                <v:shape id="_x0000_i1386" type="#_x0000_t75" style="width:30.75pt;height:12pt" o:ole="">
                  <v:imagedata r:id="rId721" o:title=""/>
                </v:shape>
                <o:OLEObject Type="Embed" ProgID="Equation.DSMT4" ShapeID="_x0000_i1386" DrawAspect="Content" ObjectID="_1686769158" r:id="rId7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Hỏi vectơ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65" w14:anchorId="0CE735A0">
                <v:shape id="_x0000_i1387" type="#_x0000_t75" style="width:51pt;height:23.25pt" o:ole="">
                  <v:imagedata r:id="rId723" o:title=""/>
                </v:shape>
                <o:OLEObject Type="Embed" ProgID="Equation.DSMT4" ShapeID="_x0000_i1387" DrawAspect="Content" ObjectID="_1686769159" r:id="rId7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vectơ nào?</w:t>
            </w:r>
            <w:bookmarkEnd w:id="109"/>
          </w:p>
          <w:p w14:paraId="04AA5DDB" w14:textId="6BD8229B" w:rsidR="008633BC" w:rsidRPr="00020BA6" w:rsidRDefault="008633BC" w:rsidP="00F94ED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10" w:name="TestA_0"/>
            <w:r w:rsidRPr="00020BA6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345" w:dyaOrig="300" w14:anchorId="1D00F9D8">
                <v:shape id="_x0000_i1388" type="#_x0000_t75" style="width:17.25pt;height:15pt" o:ole="">
                  <v:imagedata r:id="rId725" o:title=""/>
                </v:shape>
                <o:OLEObject Type="Embed" ProgID="Equation.DSMT4" ShapeID="_x0000_i1388" DrawAspect="Content" ObjectID="_1686769160" r:id="rId7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10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11" w:name="TestB_0"/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360" w:dyaOrig="315" w14:anchorId="497D8838">
                <v:shape id="_x0000_i1389" type="#_x0000_t75" style="width:18pt;height:15.75pt" o:ole="">
                  <v:imagedata r:id="rId727" o:title=""/>
                </v:shape>
                <o:OLEObject Type="Embed" ProgID="Equation.DSMT4" ShapeID="_x0000_i1389" DrawAspect="Content" ObjectID="_1686769161" r:id="rId7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11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12" w:name="TestC_0"/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375" w:dyaOrig="315" w14:anchorId="6FDFA163">
                <v:shape id="_x0000_i1390" type="#_x0000_t75" style="width:18.75pt;height:15.75pt" o:ole="">
                  <v:imagedata r:id="rId729" o:title=""/>
                </v:shape>
                <o:OLEObject Type="Embed" ProgID="Equation.DSMT4" ShapeID="_x0000_i1390" DrawAspect="Content" ObjectID="_1686769162" r:id="rId7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12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13" w:name="TestD_0"/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15" w14:anchorId="713F3305">
                <v:shape id="_x0000_i1391" type="#_x0000_t75" style="width:18.75pt;height:15.75pt" o:ole="">
                  <v:imagedata r:id="rId731" o:title=""/>
                </v:shape>
                <o:OLEObject Type="Embed" ProgID="Equation.DSMT4" ShapeID="_x0000_i1391" DrawAspect="Content" ObjectID="_1686769163" r:id="rId7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13"/>
          </w:p>
          <w:p w14:paraId="16DF5169" w14:textId="77777777" w:rsidR="008633BC" w:rsidRPr="00020BA6" w:rsidRDefault="008633BC" w:rsidP="00F94ED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42DB20" w14:textId="77777777" w:rsidR="008633BC" w:rsidRPr="00020BA6" w:rsidRDefault="008633BC" w:rsidP="00F94ED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7FC98ED1" w14:textId="46B0C205" w:rsidR="00FB0A8E" w:rsidRPr="00020BA6" w:rsidRDefault="008633BC" w:rsidP="00EC13D0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B050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t xml:space="preserve">     </w:t>
      </w:r>
      <w:r w:rsidR="00FB0A8E"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BF1FFC0" wp14:editId="0D3757CC">
                <wp:extent cx="6609025" cy="1762125"/>
                <wp:effectExtent l="0" t="38100" r="20955" b="2857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762125"/>
                          <a:chOff x="-1" y="-26"/>
                          <a:chExt cx="6609025" cy="1536356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68"/>
                            <a:ext cx="6609025" cy="127556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9C1C44" w14:textId="77777777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AF55351" w14:textId="63C08FC4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C47D1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021E6E9F" w14:textId="4F3288D3" w:rsidR="00C47D15" w:rsidRPr="00C47D15" w:rsidRDefault="00C47D15" w:rsidP="00A374D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Biến đổi vectơ tổng, vectơ hiệu thành một vectơ duy nhất. </w:t>
                              </w:r>
                            </w:p>
                            <w:p w14:paraId="648684F4" w14:textId="7C4A8511" w:rsidR="00C47D15" w:rsidRPr="00C47D15" w:rsidRDefault="00C47D15" w:rsidP="00A374D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Tính độ dài của vectơ đó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A839C2" w:rsidRPr="00D659E7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560" w:dyaOrig="480" w14:anchorId="256EB3DB">
                                  <v:shape id="_x0000_i1641" type="#_x0000_t75" style="width:78pt;height:24pt" o:ole="">
                                    <v:imagedata r:id="rId733" o:title=""/>
                                  </v:shape>
                                  <o:OLEObject Type="Embed" ProgID="Equation.DSMT4" ShapeID="_x0000_i1641" DrawAspect="Content" ObjectID="_1686769413" r:id="rId734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 Độ dài vecto bằng độ dài đoạn thẳng</w:t>
                              </w:r>
                            </w:p>
                            <w:p w14:paraId="17A77184" w14:textId="2619CDB4" w:rsidR="00C47D15" w:rsidRPr="00C47D15" w:rsidRDefault="00C47D15" w:rsidP="00A374D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Từ đó suy ra độ dài của vectơ tổng, vectơ hiệu.</w:t>
                              </w:r>
                            </w:p>
                            <w:p w14:paraId="37E5B35B" w14:textId="77777777" w:rsidR="00C47D15" w:rsidRPr="004E4A10" w:rsidRDefault="00C47D15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08A1294" w14:textId="77777777" w:rsidR="00FB0A8E" w:rsidRPr="00993994" w:rsidRDefault="00FB0A8E" w:rsidP="00FB0A8E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BF7B4E4" w14:textId="77777777" w:rsidR="00FB0A8E" w:rsidRPr="002D1A12" w:rsidRDefault="00FB0A8E" w:rsidP="00FB0A8E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độ dài vectơ tổng, hiệu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8E39C37" w14:textId="77777777" w:rsidR="00FB0A8E" w:rsidRDefault="00FB0A8E" w:rsidP="00FB0A8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EECE0E3" w14:textId="77777777" w:rsidR="00FB0A8E" w:rsidRDefault="00FB0A8E" w:rsidP="00FB0A8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BF1FFC0" id="_x0000_s1147" style="width:520.4pt;height:138.75pt;mso-position-horizontal-relative:char;mso-position-vertical-relative:line" coordorigin="" coordsize="66090,15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">
                <v:shape id="Rectangle: Diagonal Corners Rounded 1" o:spid="_x0000_s1148" style="position:absolute;top:2607;width:66090;height:127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91713;6609025,1263483;6594110,1275562;113240,1275562;0,1183849;0,12079;14915,0" o:connectangles="0,0,0,0,0,0,0,0,0" textboxrect="0,0,6435090,1533525"/>
                  <v:textbox>
                    <w:txbxContent>
                      <w:p w14:paraId="779C1C44" w14:textId="77777777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AF55351" w14:textId="63C08FC4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C47D1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021E6E9F" w14:textId="4F3288D3" w:rsidR="00C47D15" w:rsidRPr="00C47D15" w:rsidRDefault="00C47D15" w:rsidP="00A374D6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Biến đổi vectơ tổng, vectơ hiệu thành một vectơ duy nhất. </w:t>
                        </w:r>
                      </w:p>
                      <w:p w14:paraId="648684F4" w14:textId="7C4A8511" w:rsidR="00C47D15" w:rsidRPr="00C47D15" w:rsidRDefault="00C47D15" w:rsidP="00A374D6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Tính độ dài của vectơ đó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: </w:t>
                        </w:r>
                        <w:r w:rsidR="00A839C2" w:rsidRPr="00D659E7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560" w:dyaOrig="480" w14:anchorId="256EB3DB">
                            <v:shape id="_x0000_i1641" type="#_x0000_t75" style="width:78pt;height:24pt" o:ole="">
                              <v:imagedata r:id="rId733" o:title=""/>
                            </v:shape>
                            <o:OLEObject Type="Embed" ProgID="Equation.DSMT4" ShapeID="_x0000_i1641" DrawAspect="Content" ObjectID="_1686769413" r:id="rId735"/>
                          </w:objec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 Độ dài vecto bằng độ dài đoạn thẳng</w:t>
                        </w:r>
                      </w:p>
                      <w:p w14:paraId="17A77184" w14:textId="2619CDB4" w:rsidR="00C47D15" w:rsidRPr="00C47D15" w:rsidRDefault="00C47D15" w:rsidP="00A374D6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Từ đó suy ra độ dài của vectơ tổng, vectơ hiệu.</w:t>
                        </w:r>
                      </w:p>
                      <w:p w14:paraId="37E5B35B" w14:textId="77777777" w:rsidR="00C47D15" w:rsidRPr="004E4A10" w:rsidRDefault="00C47D15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08A1294" w14:textId="77777777" w:rsidR="00FB0A8E" w:rsidRPr="00993994" w:rsidRDefault="00FB0A8E" w:rsidP="00FB0A8E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5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5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39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5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5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BF7B4E4" w14:textId="77777777" w:rsidR="00FB0A8E" w:rsidRPr="002D1A12" w:rsidRDefault="00FB0A8E" w:rsidP="00FB0A8E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độ dài vectơ tổng, hiệu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68E39C37" w14:textId="77777777" w:rsidR="00FB0A8E" w:rsidRDefault="00FB0A8E" w:rsidP="00FB0A8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6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EECE0E3" w14:textId="77777777" w:rsidR="00FB0A8E" w:rsidRDefault="00FB0A8E" w:rsidP="00FB0A8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EA5B639" w14:textId="77777777" w:rsidR="008633BC" w:rsidRPr="00020BA6" w:rsidRDefault="008633BC" w:rsidP="00EC13D0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3069065" w14:textId="432E969C" w:rsidR="00FB0A8E" w:rsidRPr="00020BA6" w:rsidRDefault="00FB0A8E" w:rsidP="00EC13D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CBCEEF7" w14:textId="638DDB8B" w:rsidR="00676008" w:rsidRPr="00020BA6" w:rsidRDefault="00676008" w:rsidP="00EC13D0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ABC vuông tại A , biết AB=a ; AC=2a . Tính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64D5BB2B">
          <v:shape id="_x0000_i1392" type="#_x0000_t75" style="width:54.75pt;height:25.5pt" o:ole="">
            <v:imagedata r:id="rId736" o:title=""/>
          </v:shape>
          <o:OLEObject Type="Embed" ProgID="Equation.DSMT4" ShapeID="_x0000_i1392" DrawAspect="Content" ObjectID="_1686769164" r:id="rId737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67A4240">
          <v:shape id="_x0000_i1393" type="#_x0000_t75" style="width:54.75pt;height:25.5pt" o:ole="">
            <v:imagedata r:id="rId738" o:title=""/>
          </v:shape>
          <o:OLEObject Type="Embed" ProgID="Equation.DSMT4" ShapeID="_x0000_i1393" DrawAspect="Content" ObjectID="_1686769165" r:id="rId739"/>
        </w:object>
      </w:r>
      <w:r w:rsidRPr="00020BA6">
        <w:rPr>
          <w:rFonts w:ascii="Chu Van An" w:hAnsi="Chu Van An" w:cs="Chu Van An"/>
          <w:bCs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</w:p>
    <w:p w14:paraId="072866D4" w14:textId="56CD0720" w:rsidR="00676008" w:rsidRPr="00020BA6" w:rsidRDefault="00C1221F" w:rsidP="00EC13D0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020BA6" w14:paraId="44987CBA" w14:textId="77777777" w:rsidTr="00F94ED9">
        <w:trPr>
          <w:jc w:val="center"/>
        </w:trPr>
        <w:tc>
          <w:tcPr>
            <w:tcW w:w="7201" w:type="dxa"/>
          </w:tcPr>
          <w:p w14:paraId="33FD987A" w14:textId="4DFF23BD" w:rsidR="00676008" w:rsidRPr="00020BA6" w:rsidRDefault="00676008" w:rsidP="00EC13D0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lastRenderedPageBreak/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5260" w:dyaOrig="560" w14:anchorId="4B4C8517">
                <v:shape id="_x0000_i1394" type="#_x0000_t75" style="width:262.5pt;height:27.75pt" o:ole="">
                  <v:imagedata r:id="rId740" o:title=""/>
                </v:shape>
                <o:OLEObject Type="Embed" ProgID="Equation.DSMT4" ShapeID="_x0000_i1394" DrawAspect="Content" ObjectID="_1686769166" r:id="rId741"/>
              </w:object>
            </w:r>
          </w:p>
          <w:p w14:paraId="22CF4269" w14:textId="51832A38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0"/>
                <w:sz w:val="24"/>
                <w:szCs w:val="24"/>
              </w:rPr>
              <w:object w:dxaOrig="3100" w:dyaOrig="520" w14:anchorId="519A964D">
                <v:shape id="_x0000_i1395" type="#_x0000_t75" style="width:154.5pt;height:25.5pt" o:ole="">
                  <v:imagedata r:id="rId742" o:title=""/>
                </v:shape>
                <o:OLEObject Type="Embed" ProgID="Equation.DSMT4" ShapeID="_x0000_i1395" DrawAspect="Content" ObjectID="_1686769167" r:id="rId743"/>
              </w:object>
            </w:r>
          </w:p>
        </w:tc>
        <w:tc>
          <w:tcPr>
            <w:tcW w:w="3097" w:type="dxa"/>
          </w:tcPr>
          <w:p w14:paraId="04337191" w14:textId="01A4DC3B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284E4BC" wp14:editId="46E73A5A">
                  <wp:extent cx="1268083" cy="1116177"/>
                  <wp:effectExtent l="0" t="0" r="0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768" cy="1121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1769FB" w14:textId="77777777" w:rsidR="00A23318" w:rsidRPr="00020BA6" w:rsidRDefault="00A23318" w:rsidP="00EC13D0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8F5B620" w14:textId="78E20BC3" w:rsidR="00676008" w:rsidRPr="00020BA6" w:rsidRDefault="00676008" w:rsidP="00EC13D0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đều ABC cạnh </w:t>
      </w:r>
      <w:r w:rsidR="00EC13D0" w:rsidRPr="00020BA6">
        <w:rPr>
          <w:rFonts w:ascii="Chu Van An" w:eastAsia="MS PMincho" w:hAnsi="Chu Van An" w:cs="Chu Van An"/>
          <w:b/>
          <w:bCs/>
          <w:color w:val="000000" w:themeColor="text1"/>
          <w:sz w:val="24"/>
          <w:szCs w:val="24"/>
        </w:rPr>
        <w:t>a;</w:t>
      </w:r>
      <w:r w:rsidRPr="00020BA6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Tính 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F47D531">
          <v:shape id="_x0000_i1396" type="#_x0000_t75" style="width:54.75pt;height:25.5pt" o:ole="">
            <v:imagedata r:id="rId745" o:title=""/>
          </v:shape>
          <o:OLEObject Type="Embed" ProgID="Equation.DSMT4" ShapeID="_x0000_i1396" DrawAspect="Content" ObjectID="_1686769168" r:id="rId746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1CA8AEB">
          <v:shape id="_x0000_i1397" type="#_x0000_t75" style="width:54.75pt;height:25.5pt" o:ole="">
            <v:imagedata r:id="rId747" o:title=""/>
          </v:shape>
          <o:OLEObject Type="Embed" ProgID="Equation.DSMT4" ShapeID="_x0000_i1397" DrawAspect="Content" ObjectID="_1686769169" r:id="rId748"/>
        </w:object>
      </w:r>
      <w:r w:rsidRPr="00020BA6">
        <w:rPr>
          <w:rFonts w:ascii="Chu Van An" w:hAnsi="Chu Van An" w:cs="Chu Van An"/>
          <w:bCs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</w:p>
    <w:p w14:paraId="7558B932" w14:textId="4E7B67C5" w:rsidR="00676008" w:rsidRPr="00020BA6" w:rsidRDefault="00C1221F" w:rsidP="00EC13D0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020BA6" w14:paraId="5903EC30" w14:textId="77777777" w:rsidTr="00F94ED9">
        <w:trPr>
          <w:jc w:val="center"/>
        </w:trPr>
        <w:tc>
          <w:tcPr>
            <w:tcW w:w="7201" w:type="dxa"/>
          </w:tcPr>
          <w:p w14:paraId="67C5AF9E" w14:textId="752144BB" w:rsidR="00676008" w:rsidRPr="00020BA6" w:rsidRDefault="00676008" w:rsidP="00EC13D0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2799" w:dyaOrig="520" w14:anchorId="02405C93">
                <v:shape id="_x0000_i1398" type="#_x0000_t75" style="width:140.25pt;height:25.5pt" o:ole="">
                  <v:imagedata r:id="rId749" o:title=""/>
                </v:shape>
                <o:OLEObject Type="Embed" ProgID="Equation.DSMT4" ShapeID="_x0000_i1398" DrawAspect="Content" ObjectID="_1686769170" r:id="rId750"/>
              </w:object>
            </w:r>
          </w:p>
          <w:p w14:paraId="25EF355D" w14:textId="420B35DC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0"/>
                <w:sz w:val="24"/>
                <w:szCs w:val="24"/>
              </w:rPr>
              <w:object w:dxaOrig="2780" w:dyaOrig="520" w14:anchorId="7A2C28F9">
                <v:shape id="_x0000_i1399" type="#_x0000_t75" style="width:139.5pt;height:25.5pt" o:ole="">
                  <v:imagedata r:id="rId751" o:title=""/>
                </v:shape>
                <o:OLEObject Type="Embed" ProgID="Equation.DSMT4" ShapeID="_x0000_i1399" DrawAspect="Content" ObjectID="_1686769171" r:id="rId752"/>
              </w:object>
            </w:r>
          </w:p>
        </w:tc>
        <w:tc>
          <w:tcPr>
            <w:tcW w:w="3097" w:type="dxa"/>
          </w:tcPr>
          <w:p w14:paraId="64DEF904" w14:textId="375EF193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B2CD3CB" wp14:editId="0028C6CA">
                  <wp:extent cx="1752600" cy="1619250"/>
                  <wp:effectExtent l="0" t="0" r="0" b="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88D032" w14:textId="4BAA556F" w:rsidR="00676008" w:rsidRPr="00020BA6" w:rsidRDefault="00676008" w:rsidP="00EC13D0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hình thoi ABCD cạnh a có </w:t>
      </w:r>
      <w:r w:rsidRPr="00020BA6">
        <w:rPr>
          <w:rFonts w:ascii="Chu Van An" w:hAnsi="Chu Van An" w:cs="Chu Van An"/>
          <w:bCs/>
          <w:position w:val="-6"/>
          <w:sz w:val="24"/>
          <w:szCs w:val="24"/>
        </w:rPr>
        <w:object w:dxaOrig="1219" w:dyaOrig="380" w14:anchorId="51C5DC8D">
          <v:shape id="_x0000_i1400" type="#_x0000_t75" style="width:61.5pt;height:18.75pt" o:ole="">
            <v:imagedata r:id="rId754" o:title=""/>
          </v:shape>
          <o:OLEObject Type="Embed" ProgID="Equation.DSMT4" ShapeID="_x0000_i1400" DrawAspect="Content" ObjectID="_1686769172" r:id="rId755"/>
        </w:object>
      </w:r>
      <w:r w:rsidRPr="00020BA6">
        <w:rPr>
          <w:rFonts w:ascii="Chu Van An" w:hAnsi="Chu Van An" w:cs="Chu Van An"/>
          <w:bCs/>
          <w:sz w:val="24"/>
          <w:szCs w:val="24"/>
        </w:rPr>
        <w:t>. Gọi O là giao điểm hai đường chéo .</w:t>
      </w:r>
      <w:r w:rsidR="00980B8E" w:rsidRPr="00020BA6">
        <w:rPr>
          <w:rFonts w:ascii="Chu Van An" w:hAnsi="Chu Van An" w:cs="Chu Van An"/>
          <w:bCs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>Tính:</w:t>
      </w:r>
    </w:p>
    <w:p w14:paraId="49A7D113" w14:textId="77777777" w:rsidR="00676008" w:rsidRPr="00020BA6" w:rsidRDefault="00676008" w:rsidP="00EC13D0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Cs/>
          <w:sz w:val="24"/>
          <w:szCs w:val="24"/>
        </w:rPr>
        <w:t xml:space="preserve">                  a)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20" w:dyaOrig="520" w14:anchorId="2EAAE3D7">
          <v:shape id="_x0000_i1401" type="#_x0000_t75" style="width:55.5pt;height:25.5pt" o:ole="">
            <v:imagedata r:id="rId756" o:title=""/>
          </v:shape>
          <o:OLEObject Type="Embed" ProgID="Equation.DSMT4" ShapeID="_x0000_i1401" DrawAspect="Content" ObjectID="_1686769173" r:id="rId757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6CF3880B">
          <v:shape id="_x0000_i1402" type="#_x0000_t75" style="width:54.75pt;height:25.5pt" o:ole="">
            <v:imagedata r:id="rId758" o:title=""/>
          </v:shape>
          <o:OLEObject Type="Embed" ProgID="Equation.DSMT4" ShapeID="_x0000_i1402" DrawAspect="Content" ObjectID="_1686769174" r:id="rId759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55B6FF23">
          <v:shape id="_x0000_i1403" type="#_x0000_t75" style="width:54.75pt;height:25.5pt" o:ole="">
            <v:imagedata r:id="rId760" o:title=""/>
          </v:shape>
          <o:OLEObject Type="Embed" ProgID="Equation.DSMT4" ShapeID="_x0000_i1403" DrawAspect="Content" ObjectID="_1686769175" r:id="rId761"/>
        </w:object>
      </w:r>
    </w:p>
    <w:p w14:paraId="460CA79C" w14:textId="58F3CDA6" w:rsidR="00676008" w:rsidRPr="00020BA6" w:rsidRDefault="00C1221F" w:rsidP="00EC13D0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020BA6" w14:paraId="5BFDA502" w14:textId="77777777" w:rsidTr="00F94ED9">
        <w:trPr>
          <w:jc w:val="center"/>
        </w:trPr>
        <w:tc>
          <w:tcPr>
            <w:tcW w:w="7201" w:type="dxa"/>
          </w:tcPr>
          <w:p w14:paraId="6E86E01D" w14:textId="77777777" w:rsidR="00676008" w:rsidRPr="00020BA6" w:rsidRDefault="00676008" w:rsidP="00EC13D0">
            <w:pPr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a)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0"/>
                <w:sz w:val="24"/>
                <w:szCs w:val="24"/>
              </w:rPr>
              <w:object w:dxaOrig="5539" w:dyaOrig="520" w14:anchorId="6866C657">
                <v:shape id="_x0000_i1404" type="#_x0000_t75" style="width:277.5pt;height:25.5pt" o:ole="">
                  <v:imagedata r:id="rId762" o:title=""/>
                </v:shape>
                <o:OLEObject Type="Embed" ProgID="Equation.DSMT4" ShapeID="_x0000_i1404" DrawAspect="Content" ObjectID="_1686769176" r:id="rId763"/>
              </w:object>
            </w:r>
          </w:p>
          <w:p w14:paraId="4750AD93" w14:textId="77777777" w:rsidR="00676008" w:rsidRPr="00020BA6" w:rsidRDefault="00676008" w:rsidP="00EC13D0">
            <w:pPr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b) 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0"/>
                <w:sz w:val="24"/>
                <w:szCs w:val="24"/>
              </w:rPr>
              <w:object w:dxaOrig="3140" w:dyaOrig="520" w14:anchorId="49D3F5A2">
                <v:shape id="_x0000_i1405" type="#_x0000_t75" style="width:156.75pt;height:25.5pt" o:ole="">
                  <v:imagedata r:id="rId764" o:title=""/>
                </v:shape>
                <o:OLEObject Type="Embed" ProgID="Equation.DSMT4" ShapeID="_x0000_i1405" DrawAspect="Content" ObjectID="_1686769177" r:id="rId765"/>
              </w:object>
            </w:r>
          </w:p>
          <w:p w14:paraId="7D1FAFBF" w14:textId="77777777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c)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6"/>
                <w:sz w:val="24"/>
                <w:szCs w:val="24"/>
              </w:rPr>
              <w:object w:dxaOrig="4500" w:dyaOrig="720" w14:anchorId="6383359F">
                <v:shape id="_x0000_i1406" type="#_x0000_t75" style="width:225pt;height:36pt" o:ole="">
                  <v:imagedata r:id="rId766" o:title=""/>
                </v:shape>
                <o:OLEObject Type="Embed" ProgID="Equation.DSMT4" ShapeID="_x0000_i1406" DrawAspect="Content" ObjectID="_1686769178" r:id="rId767"/>
              </w:object>
            </w:r>
          </w:p>
        </w:tc>
        <w:tc>
          <w:tcPr>
            <w:tcW w:w="3097" w:type="dxa"/>
          </w:tcPr>
          <w:p w14:paraId="43A6404D" w14:textId="1492123A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BACF293" wp14:editId="1B11CA7E">
                  <wp:extent cx="1676400" cy="25146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B0322B" w14:textId="460F5655" w:rsidR="00676008" w:rsidRPr="00020BA6" w:rsidRDefault="00676008" w:rsidP="00EC13D0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4: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ABC vuông tại A , biết AB=a và </w:t>
      </w:r>
      <w:r w:rsidRPr="00020BA6">
        <w:rPr>
          <w:rFonts w:ascii="Chu Van An" w:hAnsi="Chu Van An" w:cs="Chu Van An"/>
          <w:bCs/>
          <w:position w:val="-6"/>
          <w:sz w:val="24"/>
          <w:szCs w:val="24"/>
        </w:rPr>
        <w:object w:dxaOrig="840" w:dyaOrig="380" w14:anchorId="74E2B4C3">
          <v:shape id="_x0000_i1407" type="#_x0000_t75" style="width:42pt;height:18.75pt" o:ole="">
            <v:imagedata r:id="rId769" o:title=""/>
          </v:shape>
          <o:OLEObject Type="Embed" ProgID="Equation.DSMT4" ShapeID="_x0000_i1407" DrawAspect="Content" ObjectID="_1686769179" r:id="rId770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. Tính 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383D81FE">
          <v:shape id="_x0000_i1408" type="#_x0000_t75" style="width:54.75pt;height:25.5pt" o:ole="">
            <v:imagedata r:id="rId745" o:title=""/>
          </v:shape>
          <o:OLEObject Type="Embed" ProgID="Equation.DSMT4" ShapeID="_x0000_i1408" DrawAspect="Content" ObjectID="_1686769180" r:id="rId771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</w:t>
      </w:r>
      <w:r w:rsidRPr="00020BA6">
        <w:rPr>
          <w:rFonts w:ascii="Chu Van An" w:hAnsi="Chu Van An" w:cs="Chu Van An"/>
          <w:b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20"/>
          <w:sz w:val="24"/>
          <w:szCs w:val="24"/>
        </w:rPr>
        <w:object w:dxaOrig="1100" w:dyaOrig="520" w14:anchorId="2AB0CF82">
          <v:shape id="_x0000_i1409" type="#_x0000_t75" style="width:54.75pt;height:25.5pt" o:ole="">
            <v:imagedata r:id="rId738" o:title=""/>
          </v:shape>
          <o:OLEObject Type="Embed" ProgID="Equation.DSMT4" ShapeID="_x0000_i1409" DrawAspect="Content" ObjectID="_1686769181" r:id="rId772"/>
        </w:object>
      </w:r>
      <w:r w:rsidRPr="00020BA6">
        <w:rPr>
          <w:rFonts w:ascii="Chu Van An" w:hAnsi="Chu Van An" w:cs="Chu Van An"/>
          <w:sz w:val="24"/>
          <w:szCs w:val="24"/>
        </w:rPr>
        <w:t xml:space="preserve">. </w:t>
      </w:r>
    </w:p>
    <w:p w14:paraId="7E81596F" w14:textId="598CAB18" w:rsidR="00676008" w:rsidRPr="00020BA6" w:rsidRDefault="00C1221F" w:rsidP="00EC13D0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111"/>
      </w:tblGrid>
      <w:tr w:rsidR="00676008" w:rsidRPr="00020BA6" w14:paraId="490D0A07" w14:textId="77777777" w:rsidTr="00F94ED9">
        <w:trPr>
          <w:jc w:val="center"/>
        </w:trPr>
        <w:tc>
          <w:tcPr>
            <w:tcW w:w="7201" w:type="dxa"/>
          </w:tcPr>
          <w:p w14:paraId="4350F1E8" w14:textId="628AB295" w:rsidR="00676008" w:rsidRPr="00020BA6" w:rsidRDefault="00676008" w:rsidP="00EC13D0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lastRenderedPageBreak/>
              <w:sym w:font="Wingdings 2" w:char="F097"/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4520" w:dyaOrig="520" w14:anchorId="5C1566B9">
                <v:shape id="_x0000_i1410" type="#_x0000_t75" style="width:226.5pt;height:25.5pt" o:ole="">
                  <v:imagedata r:id="rId773" o:title=""/>
                </v:shape>
                <o:OLEObject Type="Embed" ProgID="Equation.DSMT4" ShapeID="_x0000_i1410" DrawAspect="Content" ObjectID="_1686769182" r:id="rId774"/>
              </w:object>
            </w:r>
          </w:p>
          <w:p w14:paraId="135D316B" w14:textId="633C335F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6"/>
                <w:sz w:val="24"/>
                <w:szCs w:val="24"/>
              </w:rPr>
              <w:object w:dxaOrig="3940" w:dyaOrig="680" w14:anchorId="3C129F66">
                <v:shape id="_x0000_i1411" type="#_x0000_t75" style="width:197.25pt;height:33.75pt" o:ole="">
                  <v:imagedata r:id="rId775" o:title=""/>
                </v:shape>
                <o:OLEObject Type="Embed" ProgID="Equation.DSMT4" ShapeID="_x0000_i1411" DrawAspect="Content" ObjectID="_1686769183" r:id="rId776"/>
              </w:object>
            </w:r>
          </w:p>
        </w:tc>
        <w:tc>
          <w:tcPr>
            <w:tcW w:w="3097" w:type="dxa"/>
          </w:tcPr>
          <w:p w14:paraId="793D8B11" w14:textId="2D61A397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179DDE1" wp14:editId="45642163">
                  <wp:extent cx="1838325" cy="160972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469C51" w14:textId="3DB38EDA" w:rsidR="00676008" w:rsidRPr="00020BA6" w:rsidRDefault="00676008" w:rsidP="00EC13D0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5: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>Cho hình vuông ABCD cạnh a , có O là giao điểm hai đường chéo . Tính:</w:t>
      </w:r>
    </w:p>
    <w:p w14:paraId="73E786DF" w14:textId="77777777" w:rsidR="00676008" w:rsidRPr="00020BA6" w:rsidRDefault="00676008" w:rsidP="00EC13D0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Cs/>
          <w:sz w:val="24"/>
          <w:szCs w:val="24"/>
        </w:rPr>
        <w:t xml:space="preserve">                   a)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B41C1B4">
          <v:shape id="_x0000_i1412" type="#_x0000_t75" style="width:54.75pt;height:25.5pt" o:ole="">
            <v:imagedata r:id="rId778" o:title=""/>
          </v:shape>
          <o:OLEObject Type="Embed" ProgID="Equation.DSMT4" ShapeID="_x0000_i1412" DrawAspect="Content" ObjectID="_1686769184" r:id="rId779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14B0DC60">
          <v:shape id="_x0000_i1413" type="#_x0000_t75" style="width:54.75pt;height:25.5pt" o:ole="">
            <v:imagedata r:id="rId780" o:title=""/>
          </v:shape>
          <o:OLEObject Type="Embed" ProgID="Equation.DSMT4" ShapeID="_x0000_i1413" DrawAspect="Content" ObjectID="_1686769185" r:id="rId781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40" w:dyaOrig="520" w14:anchorId="60031B60">
          <v:shape id="_x0000_i1414" type="#_x0000_t75" style="width:57pt;height:25.5pt" o:ole="">
            <v:imagedata r:id="rId782" o:title=""/>
          </v:shape>
          <o:OLEObject Type="Embed" ProgID="Equation.DSMT4" ShapeID="_x0000_i1414" DrawAspect="Content" ObjectID="_1686769186" r:id="rId783"/>
        </w:object>
      </w:r>
    </w:p>
    <w:p w14:paraId="142E02BD" w14:textId="6C9FC845" w:rsidR="00676008" w:rsidRPr="00020BA6" w:rsidRDefault="00C1221F" w:rsidP="00EC13D0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020BA6" w14:paraId="2FBA205C" w14:textId="77777777" w:rsidTr="00F94ED9">
        <w:trPr>
          <w:jc w:val="center"/>
        </w:trPr>
        <w:tc>
          <w:tcPr>
            <w:tcW w:w="7201" w:type="dxa"/>
          </w:tcPr>
          <w:p w14:paraId="442BCB86" w14:textId="77777777" w:rsidR="00676008" w:rsidRPr="00020BA6" w:rsidRDefault="00676008" w:rsidP="00EC13D0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a) </w:t>
            </w:r>
            <w:r w:rsidRPr="00020BA6">
              <w:rPr>
                <w:rFonts w:ascii="Chu Van An" w:hAnsi="Chu Van An" w:cs="Chu Van An"/>
                <w:bCs/>
                <w:position w:val="-26"/>
                <w:sz w:val="24"/>
                <w:szCs w:val="24"/>
              </w:rPr>
              <w:object w:dxaOrig="4480" w:dyaOrig="720" w14:anchorId="723E1D2B">
                <v:shape id="_x0000_i1415" type="#_x0000_t75" style="width:224.25pt;height:36pt" o:ole="">
                  <v:imagedata r:id="rId784" o:title=""/>
                </v:shape>
                <o:OLEObject Type="Embed" ProgID="Equation.DSMT4" ShapeID="_x0000_i1415" DrawAspect="Content" ObjectID="_1686769187" r:id="rId785"/>
              </w:object>
            </w:r>
          </w:p>
          <w:p w14:paraId="5F2BBCBA" w14:textId="77777777" w:rsidR="00676008" w:rsidRPr="00020BA6" w:rsidRDefault="00676008" w:rsidP="00EC13D0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b)  </w:t>
            </w:r>
            <w:r w:rsidRPr="00020BA6">
              <w:rPr>
                <w:rFonts w:ascii="Chu Van An" w:hAnsi="Chu Van An" w:cs="Chu Van An"/>
                <w:bCs/>
                <w:position w:val="-20"/>
                <w:sz w:val="24"/>
                <w:szCs w:val="24"/>
              </w:rPr>
              <w:object w:dxaOrig="3780" w:dyaOrig="520" w14:anchorId="53F1FF05">
                <v:shape id="_x0000_i1416" type="#_x0000_t75" style="width:189pt;height:25.5pt" o:ole="">
                  <v:imagedata r:id="rId786" o:title=""/>
                </v:shape>
                <o:OLEObject Type="Embed" ProgID="Equation.DSMT4" ShapeID="_x0000_i1416" DrawAspect="Content" ObjectID="_1686769188" r:id="rId787"/>
              </w:object>
            </w:r>
          </w:p>
          <w:p w14:paraId="2BF41EBD" w14:textId="77777777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c) </w:t>
            </w:r>
            <w:r w:rsidRPr="00020BA6">
              <w:rPr>
                <w:rFonts w:ascii="Chu Van An" w:hAnsi="Chu Van An" w:cs="Chu Van An"/>
                <w:bCs/>
                <w:position w:val="-20"/>
                <w:sz w:val="24"/>
                <w:szCs w:val="24"/>
              </w:rPr>
              <w:object w:dxaOrig="4459" w:dyaOrig="520" w14:anchorId="05D13B29">
                <v:shape id="_x0000_i1417" type="#_x0000_t75" style="width:222.75pt;height:25.5pt" o:ole="">
                  <v:imagedata r:id="rId788" o:title=""/>
                </v:shape>
                <o:OLEObject Type="Embed" ProgID="Equation.DSMT4" ShapeID="_x0000_i1417" DrawAspect="Content" ObjectID="_1686769189" r:id="rId789"/>
              </w:object>
            </w:r>
          </w:p>
        </w:tc>
        <w:tc>
          <w:tcPr>
            <w:tcW w:w="3097" w:type="dxa"/>
          </w:tcPr>
          <w:p w14:paraId="4F4BF31B" w14:textId="0AF249A3" w:rsidR="00676008" w:rsidRPr="00020BA6" w:rsidRDefault="00676008" w:rsidP="00EC13D0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6D74D4A" wp14:editId="3A3B2B20">
                  <wp:extent cx="1457325" cy="146685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0CB06" w14:textId="77777777" w:rsidR="00FB0A8E" w:rsidRPr="00020BA6" w:rsidRDefault="00FB0A8E" w:rsidP="00EC13D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6742E6" w:rsidRPr="00020BA6" w14:paraId="1DC7A59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2B93E8" w14:textId="303B7453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115F3202">
                <v:shape id="_x0000_i1418" type="#_x0000_t75" style="width:27.75pt;height:14.25pt" o:ole="">
                  <v:imagedata r:id="rId791" o:title=""/>
                </v:shape>
                <o:OLEObject Type="Embed" ProgID="Equation.DSMT4" ShapeID="_x0000_i1418" DrawAspect="Content" ObjectID="_1686769190" r:id="rId7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0C0E445B">
                <v:shape id="_x0000_i1419" type="#_x0000_t75" style="width:9.75pt;height:11.25pt" o:ole="">
                  <v:imagedata r:id="rId793" o:title=""/>
                </v:shape>
                <o:OLEObject Type="Embed" ProgID="Equation.DSMT4" ShapeID="_x0000_i1419" DrawAspect="Content" ObjectID="_1686769191" r:id="rId7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960" w:dyaOrig="480" w14:anchorId="1A61116E">
                <v:shape id="_x0000_i1420" type="#_x0000_t75" style="width:48pt;height:24pt" o:ole="">
                  <v:imagedata r:id="rId795" o:title=""/>
                </v:shape>
                <o:OLEObject Type="Embed" ProgID="Equation.DSMT4" ShapeID="_x0000_i1420" DrawAspect="Content" ObjectID="_1686769192" r:id="rId7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bằng?</w:t>
            </w:r>
          </w:p>
          <w:p w14:paraId="76D619F3" w14:textId="1729726F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8"/>
                <w:sz w:val="24"/>
                <w:szCs w:val="24"/>
              </w:rPr>
              <w:object w:dxaOrig="495" w:dyaOrig="360" w14:anchorId="18E66F8C">
                <v:shape id="_x0000_i1421" type="#_x0000_t75" style="width:24.75pt;height:18pt" o:ole="">
                  <v:imagedata r:id="rId797" o:title=""/>
                </v:shape>
                <o:OLEObject Type="Embed" ProgID="Equation.DSMT4" ShapeID="_x0000_i1421" DrawAspect="Content" ObjectID="_1686769193" r:id="rId79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25" w14:anchorId="5B520561">
                <v:shape id="_x0000_i1422" type="#_x0000_t75" style="width:9.75pt;height:11.25pt" o:ole="">
                  <v:imagedata r:id="rId799" o:title=""/>
                </v:shape>
                <o:OLEObject Type="Embed" ProgID="Equation.DSMT4" ShapeID="_x0000_i1422" DrawAspect="Content" ObjectID="_1686769194" r:id="rId8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85" w14:anchorId="74A54AED">
                <v:shape id="_x0000_i1423" type="#_x0000_t75" style="width:15.75pt;height:14.25pt" o:ole="">
                  <v:imagedata r:id="rId801" o:title=""/>
                </v:shape>
                <o:OLEObject Type="Embed" ProgID="Equation.DSMT4" ShapeID="_x0000_i1423" DrawAspect="Content" ObjectID="_1686769195" r:id="rId8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525" w:dyaOrig="675" w14:anchorId="04386D7F">
                <v:shape id="_x0000_i1424" type="#_x0000_t75" style="width:26.25pt;height:33.75pt" o:ole="">
                  <v:imagedata r:id="rId803" o:title=""/>
                </v:shape>
                <o:OLEObject Type="Embed" ProgID="Equation.DSMT4" ShapeID="_x0000_i1424" DrawAspect="Content" ObjectID="_1686769196" r:id="rId8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AE63FC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3E72D1" w14:textId="77777777" w:rsidR="006742E6" w:rsidRPr="00020BA6" w:rsidRDefault="006742E6" w:rsidP="00EC13D0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6742E6" w:rsidRPr="00020BA6" w14:paraId="3C9EB0B8" w14:textId="77777777" w:rsidTr="00F94ED9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27D697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</w:t>
            </w: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t>giác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03CD5D4F">
                <v:shape id="_x0000_i1425" type="#_x0000_t75" style="width:27.75pt;height:14.25pt" o:ole="">
                  <v:imagedata r:id="rId805" o:title=""/>
                </v:shape>
                <o:OLEObject Type="Embed" ProgID="Equation.DSMT4" ShapeID="_x0000_i1425" DrawAspect="Content" ObjectID="_1686769197" r:id="rId8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20" w14:anchorId="78814DB4">
                <v:shape id="_x0000_i1426" type="#_x0000_t75" style="width:10.5pt;height:10.5pt" o:ole="">
                  <v:imagedata r:id="rId807" o:title=""/>
                </v:shape>
                <o:OLEObject Type="Embed" ProgID="Equation.DSMT4" ShapeID="_x0000_i1426" DrawAspect="Content" ObjectID="_1686769198" r:id="rId8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.Độ dài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0" w:dyaOrig="340" w14:anchorId="138EE077">
                <v:shape id="_x0000_i1427" type="#_x0000_t75" style="width:46.5pt;height:17.25pt" o:ole="">
                  <v:imagedata r:id="rId809" o:title=""/>
                </v:shape>
                <o:OLEObject Type="Embed" ProgID="Equation.DSMT4" ShapeID="_x0000_i1427" DrawAspect="Content" ObjectID="_1686769199" r:id="rId8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6601EB3" w14:textId="261A6DAA" w:rsidR="006742E6" w:rsidRPr="00020BA6" w:rsidRDefault="006742E6" w:rsidP="00EC13D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contextualSpacing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25" w14:anchorId="6B45E243">
                <v:shape id="_x0000_i1428" type="#_x0000_t75" style="width:11.25pt;height:11.25pt" o:ole="">
                  <v:imagedata r:id="rId811" o:title=""/>
                </v:shape>
                <o:OLEObject Type="Embed" ProgID="Equation.DSMT4" ShapeID="_x0000_i1428" DrawAspect="Content" ObjectID="_1686769200" r:id="rId8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525" w:dyaOrig="675" w14:anchorId="7306048C">
                <v:shape id="_x0000_i1429" type="#_x0000_t75" style="width:26.25pt;height:33.75pt" o:ole="">
                  <v:imagedata r:id="rId813" o:title=""/>
                </v:shape>
                <o:OLEObject Type="Embed" ProgID="Equation.DSMT4" ShapeID="_x0000_i1429" DrawAspect="Content" ObjectID="_1686769201" r:id="rId8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position w:val="-2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48E95164">
                <v:shape id="_x0000_i1430" type="#_x0000_t75" style="width:14.25pt;height:14.25pt" o:ole="">
                  <v:imagedata r:id="rId815" o:title=""/>
                </v:shape>
                <o:OLEObject Type="Embed" ProgID="Equation.DSMT4" ShapeID="_x0000_i1430" DrawAspect="Content" ObjectID="_1686769202" r:id="rId8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25" w:dyaOrig="375" w14:anchorId="39E43DC6">
                <v:shape id="_x0000_i1431" type="#_x0000_t75" style="width:26.25pt;height:18.75pt" o:ole="">
                  <v:imagedata r:id="rId817" o:title=""/>
                </v:shape>
                <o:OLEObject Type="Embed" ProgID="Equation.DSMT4" ShapeID="_x0000_i1431" DrawAspect="Content" ObjectID="_1686769203" r:id="rId8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866337" w14:textId="77777777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98F293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5E5B2099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EE48FA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3: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720" w:dyaOrig="285" w14:anchorId="0422A39C">
                <v:shape id="_x0000_i1432" type="#_x0000_t75" style="width:36pt;height:14.25pt" o:ole="">
                  <v:imagedata r:id="rId819" o:title=""/>
                </v:shape>
                <o:OLEObject Type="Embed" ProgID="Equation.DSMT4" ShapeID="_x0000_i1432" DrawAspect="Content" ObjectID="_1686769204" r:id="rId8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  <w:lang w:val="nl-NL"/>
              </w:rPr>
              <w:object w:dxaOrig="255" w:dyaOrig="255" w14:anchorId="3FEB4082">
                <v:shape id="_x0000_i1433" type="#_x0000_t75" style="width:12.75pt;height:12.75pt" o:ole="">
                  <v:imagedata r:id="rId821" o:title=""/>
                </v:shape>
                <o:OLEObject Type="Embed" ProgID="Equation.DSMT4" ShapeID="_x0000_i1433" DrawAspect="Content" ObjectID="_1686769205" r:id="rId8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85" w:dyaOrig="285" w14:anchorId="3F1694D7">
                <v:shape id="_x0000_i1434" type="#_x0000_t75" style="width:14.25pt;height:14.25pt" o:ole="">
                  <v:imagedata r:id="rId823" o:title=""/>
                </v:shape>
                <o:OLEObject Type="Embed" ProgID="Equation.DSMT4" ShapeID="_x0000_i1434" DrawAspect="Content" ObjectID="_1686769206" r:id="rId8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Tính độ dài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915" w:dyaOrig="345" w14:anchorId="6058DF3C">
                <v:shape id="_x0000_i1435" type="#_x0000_t75" style="width:45.75pt;height:17.25pt" o:ole="">
                  <v:imagedata r:id="rId825" o:title=""/>
                </v:shape>
                <o:OLEObject Type="Embed" ProgID="Equation.DSMT4" ShapeID="_x0000_i1435" DrawAspect="Content" ObjectID="_1686769207" r:id="rId8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6727943" w14:textId="6541E1CB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360" w:dyaOrig="285" w14:anchorId="4C78E68D">
                <v:shape id="_x0000_i1436" type="#_x0000_t75" style="width:18pt;height:14.25pt" o:ole="">
                  <v:imagedata r:id="rId827" o:title=""/>
                </v:shape>
                <o:OLEObject Type="Embed" ProgID="Equation.DSMT4" ShapeID="_x0000_i1436" DrawAspect="Content" ObjectID="_1686769208" r:id="rId8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  <w:lang w:val="pt-BR"/>
              </w:rPr>
              <w:object w:dxaOrig="300" w:dyaOrig="615" w14:anchorId="55317C53">
                <v:shape id="_x0000_i1437" type="#_x0000_t75" style="width:15pt;height:30.75pt" o:ole="">
                  <v:imagedata r:id="rId829" o:title=""/>
                </v:shape>
                <o:OLEObject Type="Embed" ProgID="Equation.DSMT4" ShapeID="_x0000_i1437" DrawAspect="Content" ObjectID="_1686769209" r:id="rId8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240" w:dyaOrig="225" w14:anchorId="667B5278">
                <v:shape id="_x0000_i1438" type="#_x0000_t75" style="width:12pt;height:11.25pt" o:ole="">
                  <v:imagedata r:id="rId831" o:title=""/>
                </v:shape>
                <o:OLEObject Type="Embed" ProgID="Equation.DSMT4" ShapeID="_x0000_i1438" DrawAspect="Content" ObjectID="_1686769210" r:id="rId8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345" w:dyaOrig="285" w14:anchorId="2417A907">
                <v:shape id="_x0000_i1439" type="#_x0000_t75" style="width:17.25pt;height:14.25pt" o:ole="">
                  <v:imagedata r:id="rId833" o:title=""/>
                </v:shape>
                <o:OLEObject Type="Embed" ProgID="Equation.DSMT4" ShapeID="_x0000_i1439" DrawAspect="Content" ObjectID="_1686769211" r:id="rId834"/>
              </w:object>
            </w:r>
          </w:p>
          <w:p w14:paraId="70A2BC07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145DB1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380FD78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FE6A7E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3ABC2671">
                <v:shape id="_x0000_i1440" type="#_x0000_t75" style="width:36pt;height:14.25pt" o:ole="">
                  <v:imagedata r:id="rId835" o:title=""/>
                </v:shape>
                <o:OLEObject Type="Embed" ProgID="Equation.DSMT4" ShapeID="_x0000_i1440" DrawAspect="Content" ObjectID="_1686769212" r:id="rId8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5F1BA008">
                <v:shape id="_x0000_i1441" type="#_x0000_t75" style="width:36.75pt;height:14.25pt" o:ole="">
                  <v:imagedata r:id="rId837" o:title=""/>
                </v:shape>
                <o:OLEObject Type="Embed" ProgID="Equation.DSMT4" ShapeID="_x0000_i1441" DrawAspect="Content" ObjectID="_1686769213" r:id="rId8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780" w:dyaOrig="255" w14:anchorId="41D72AB9">
                <v:shape id="_x0000_i1442" type="#_x0000_t75" style="width:39pt;height:12.75pt" o:ole="">
                  <v:imagedata r:id="rId839" o:title=""/>
                </v:shape>
                <o:OLEObject Type="Embed" ProgID="Equation.DSMT4" ShapeID="_x0000_i1442" DrawAspect="Content" ObjectID="_1686769214" r:id="rId8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020" w:dyaOrig="480" w14:anchorId="768ED08C">
                <v:shape id="_x0000_i1443" type="#_x0000_t75" style="width:51pt;height:24pt" o:ole="">
                  <v:imagedata r:id="rId841" o:title=""/>
                </v:shape>
                <o:OLEObject Type="Embed" ProgID="Equation.DSMT4" ShapeID="_x0000_i1443" DrawAspect="Content" ObjectID="_1686769215" r:id="rId8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48469C" w14:textId="0EAB32FE" w:rsidR="006742E6" w:rsidRPr="00020BA6" w:rsidRDefault="006742E6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80" w:dyaOrig="480" w14:anchorId="5FE386CA">
                <v:shape id="_x0000_i1444" type="#_x0000_t75" style="width:69pt;height:24pt" o:ole="">
                  <v:imagedata r:id="rId843" o:title=""/>
                </v:shape>
                <o:OLEObject Type="Embed" ProgID="Equation.DSMT4" ShapeID="_x0000_i1444" DrawAspect="Content" ObjectID="_1686769216" r:id="rId8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50" w:dyaOrig="480" w14:anchorId="36B6DE02">
                <v:shape id="_x0000_i1445" type="#_x0000_t75" style="width:67.5pt;height:24pt" o:ole="">
                  <v:imagedata r:id="rId845" o:title=""/>
                </v:shape>
                <o:OLEObject Type="Embed" ProgID="Equation.DSMT4" ShapeID="_x0000_i1445" DrawAspect="Content" ObjectID="_1686769217" r:id="rId8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C97231" w14:textId="68F00629" w:rsidR="006742E6" w:rsidRPr="00020BA6" w:rsidRDefault="006742E6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50" w:dyaOrig="480" w14:anchorId="206FB86A">
                <v:shape id="_x0000_i1446" type="#_x0000_t75" style="width:67.5pt;height:24pt" o:ole="">
                  <v:imagedata r:id="rId847" o:title=""/>
                </v:shape>
                <o:OLEObject Type="Embed" ProgID="Equation.DSMT4" ShapeID="_x0000_i1446" DrawAspect="Content" ObjectID="_1686769218" r:id="rId8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80" w:dyaOrig="480" w14:anchorId="79026B22">
                <v:shape id="_x0000_i1447" type="#_x0000_t75" style="width:69pt;height:24pt" o:ole="">
                  <v:imagedata r:id="rId849" o:title=""/>
                </v:shape>
                <o:OLEObject Type="Embed" ProgID="Equation.DSMT4" ShapeID="_x0000_i1447" DrawAspect="Content" ObjectID="_1686769219" r:id="rId8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2E7906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E5C6FF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7087F84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CBA33E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85" w14:anchorId="6CD4F321">
                <v:shape id="_x0000_i1448" type="#_x0000_t75" style="width:28.5pt;height:14.25pt" o:ole="">
                  <v:imagedata r:id="rId851" o:title=""/>
                </v:shape>
                <o:OLEObject Type="Embed" ProgID="Equation.DSMT4" ShapeID="_x0000_i1448" DrawAspect="Content" ObjectID="_1686769220" r:id="rId8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cân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40803BE3">
                <v:shape id="_x0000_i1449" type="#_x0000_t75" style="width:12.75pt;height:14.25pt" o:ole="">
                  <v:imagedata r:id="rId853" o:title=""/>
                </v:shape>
                <o:OLEObject Type="Embed" ProgID="Equation.DSMT4" ShapeID="_x0000_i1449" DrawAspect="Content" ObjectID="_1686769221" r:id="rId8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Tập hợp các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128659E5">
                <v:shape id="_x0000_i1450" type="#_x0000_t75" style="width:15.75pt;height:12.75pt" o:ole="">
                  <v:imagedata r:id="rId855" o:title=""/>
                </v:shape>
                <o:OLEObject Type="Embed" ProgID="Equation.DSMT4" ShapeID="_x0000_i1450" DrawAspect="Content" ObjectID="_1686769222" r:id="rId856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thỏa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lastRenderedPageBreak/>
              <w:t xml:space="preserve">mãn đẳng thức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920" w:dyaOrig="480" w14:anchorId="47336548">
                <v:shape id="_x0000_i1451" type="#_x0000_t75" style="width:96pt;height:24pt" o:ole="">
                  <v:imagedata r:id="rId857" o:title=""/>
                </v:shape>
                <o:OLEObject Type="Embed" ProgID="Equation.DSMT4" ShapeID="_x0000_i1451" DrawAspect="Content" ObjectID="_1686769223" r:id="rId8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9425584" w14:textId="530C2E45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Đường thẳng song song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x-none" w:eastAsia="x-none"/>
              </w:rPr>
              <w:object w:dxaOrig="390" w:dyaOrig="255" w14:anchorId="19C152C0">
                <v:shape id="_x0000_i1452" type="#_x0000_t75" style="width:19.5pt;height:12.75pt" o:ole="">
                  <v:imagedata r:id="rId859" o:title=""/>
                </v:shape>
                <o:OLEObject Type="Embed" ProgID="Equation.DSMT4" ShapeID="_x0000_i1452" DrawAspect="Content" ObjectID="_1686769224" r:id="rId8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D79A8C" w14:textId="3E5913F8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Đường thẳng vuông góc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x-none" w:eastAsia="x-none"/>
              </w:rPr>
              <w:object w:dxaOrig="390" w:dyaOrig="255" w14:anchorId="28905031">
                <v:shape id="_x0000_i1453" type="#_x0000_t75" style="width:19.5pt;height:12.75pt" o:ole="">
                  <v:imagedata r:id="rId861" o:title=""/>
                </v:shape>
                <o:OLEObject Type="Embed" ProgID="Equation.DSMT4" ShapeID="_x0000_i1453" DrawAspect="Content" ObjectID="_1686769225" r:id="rId8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50AE6C" w14:textId="0DF99F42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Một điểm.</w:t>
            </w:r>
          </w:p>
          <w:p w14:paraId="64403C99" w14:textId="5B547887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</w:p>
          <w:p w14:paraId="0F61B1D8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F07367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6742E6" w:rsidRPr="00020BA6" w14:paraId="4CE4787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4CAF09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4361235E">
                <v:shape id="_x0000_i1454" type="#_x0000_t75" style="width:36.75pt;height:13.5pt" o:ole="">
                  <v:imagedata r:id="rId863" o:title=""/>
                </v:shape>
                <o:OLEObject Type="Embed" ProgID="Equation.DSMT4" ShapeID="_x0000_i1454" DrawAspect="Content" ObjectID="_1686769226" r:id="rId8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0096B680">
                <v:shape id="_x0000_i1455" type="#_x0000_t75" style="width:9.75pt;height:11.25pt" o:ole="">
                  <v:imagedata r:id="rId865" o:title=""/>
                </v:shape>
                <o:OLEObject Type="Embed" ProgID="Equation.DSMT4" ShapeID="_x0000_i1455" DrawAspect="Content" ObjectID="_1686769227" r:id="rId8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30E40ED0">
                <v:shape id="_x0000_i1456" type="#_x0000_t75" style="width:12pt;height:13.5pt" o:ole="">
                  <v:imagedata r:id="rId867" o:title=""/>
                </v:shape>
                <o:OLEObject Type="Embed" ProgID="Equation.DSMT4" ShapeID="_x0000_i1456" DrawAspect="Content" ObjectID="_1686769228" r:id="rId8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30" w14:anchorId="381911E3">
                <v:shape id="_x0000_i1457" type="#_x0000_t75" style="width:45pt;height:16.5pt" o:ole="">
                  <v:imagedata r:id="rId869" o:title=""/>
                </v:shape>
                <o:OLEObject Type="Embed" ProgID="Equation.DSMT4" ShapeID="_x0000_i1457" DrawAspect="Content" ObjectID="_1686769229" r:id="rId8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E3ADD5" w14:textId="7CB881DE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00" w:dyaOrig="270" w14:anchorId="34D00C04">
                <v:shape id="_x0000_i1458" type="#_x0000_t75" style="width:15pt;height:13.5pt" o:ole="">
                  <v:imagedata r:id="rId871" o:title=""/>
                </v:shape>
                <o:OLEObject Type="Embed" ProgID="Equation.DSMT4" ShapeID="_x0000_i1458" DrawAspect="Content" ObjectID="_1686769230" r:id="rId87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2C69CFD1">
                <v:shape id="_x0000_i1459" type="#_x0000_t75" style="width:12pt;height:30.75pt" o:ole="">
                  <v:imagedata r:id="rId873" o:title=""/>
                </v:shape>
                <o:OLEObject Type="Embed" ProgID="Equation.DSMT4" ShapeID="_x0000_i1459" DrawAspect="Content" ObjectID="_1686769231" r:id="rId8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25" w14:anchorId="72566103">
                <v:shape id="_x0000_i1460" type="#_x0000_t75" style="width:9.75pt;height:11.25pt" o:ole="">
                  <v:imagedata r:id="rId875" o:title=""/>
                </v:shape>
                <o:OLEObject Type="Embed" ProgID="Equation.DSMT4" ShapeID="_x0000_i1460" DrawAspect="Content" ObjectID="_1686769232" r:id="rId87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00" w:dyaOrig="270" w14:anchorId="76D492FE">
                <v:shape id="_x0000_i1461" type="#_x0000_t75" style="width:15pt;height:13.5pt" o:ole="">
                  <v:imagedata r:id="rId877" o:title=""/>
                </v:shape>
                <o:OLEObject Type="Embed" ProgID="Equation.DSMT4" ShapeID="_x0000_i1461" DrawAspect="Content" ObjectID="_1686769233" r:id="rId87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4909BBF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B3C049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0E28105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EDBC00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hình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5418117C">
                <v:shape id="_x0000_i1462" type="#_x0000_t75" style="width:36.75pt;height:13.5pt" o:ole="">
                  <v:imagedata r:id="rId879" o:title=""/>
                </v:shape>
                <o:OLEObject Type="Embed" ProgID="Equation.DSMT4" ShapeID="_x0000_i1462" DrawAspect="Content" ObjectID="_1686769234" r:id="rId88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150" w:dyaOrig="465" w14:anchorId="3A639B96">
                <v:shape id="_x0000_i1463" type="#_x0000_t75" style="width:157.5pt;height:23.25pt" o:ole="">
                  <v:imagedata r:id="rId881" o:title=""/>
                </v:shape>
                <o:OLEObject Type="Embed" ProgID="Equation.DSMT4" ShapeID="_x0000_i1463" DrawAspect="Content" ObjectID="_1686769235" r:id="rId88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95" w:dyaOrig="300" w14:anchorId="1A54A5A8">
                <v:shape id="_x0000_i1464" type="#_x0000_t75" style="width:24.75pt;height:15pt" o:ole="">
                  <v:imagedata r:id="rId883" o:title=""/>
                </v:shape>
                <o:OLEObject Type="Embed" ProgID="Equation.DSMT4" ShapeID="_x0000_i1464" DrawAspect="Content" ObjectID="_1686769236" r:id="rId88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lần lượt là trung điểm của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70" w:dyaOrig="300" w14:anchorId="3C63E18B">
                <v:shape id="_x0000_i1465" type="#_x0000_t75" style="width:43.5pt;height:15pt" o:ole="">
                  <v:imagedata r:id="rId885" o:title=""/>
                </v:shape>
                <o:OLEObject Type="Embed" ProgID="Equation.DSMT4" ShapeID="_x0000_i1465" DrawAspect="Content" ObjectID="_1686769237" r:id="rId88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Độ dài vectơ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945" w:dyaOrig="300" w14:anchorId="5ED05E39">
                <v:shape id="_x0000_i1466" type="#_x0000_t75" style="width:47.25pt;height:15pt" o:ole="">
                  <v:imagedata r:id="rId887" o:title=""/>
                </v:shape>
                <o:OLEObject Type="Embed" ProgID="Equation.DSMT4" ShapeID="_x0000_i1466" DrawAspect="Content" ObjectID="_1686769238" r:id="rId88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02523F3E" w14:textId="3D3CADC9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75" w14:anchorId="7ABB8A8B">
                <v:shape id="_x0000_i1467" type="#_x0000_t75" style="width:32.25pt;height:33.75pt" o:ole="">
                  <v:imagedata r:id="rId889" o:title=""/>
                </v:shape>
                <o:OLEObject Type="Embed" ProgID="Equation.DSMT4" ShapeID="_x0000_i1467" DrawAspect="Content" ObjectID="_1686769239" r:id="rId8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75" w14:anchorId="07BEEE89">
                <v:shape id="_x0000_i1468" type="#_x0000_t75" style="width:32.25pt;height:33.75pt" o:ole="">
                  <v:imagedata r:id="rId891" o:title=""/>
                </v:shape>
                <o:OLEObject Type="Embed" ProgID="Equation.DSMT4" ShapeID="_x0000_i1468" DrawAspect="Content" ObjectID="_1686769240" r:id="rId8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555" w:dyaOrig="675" w14:anchorId="42D1B0F2">
                <v:shape id="_x0000_i1469" type="#_x0000_t75" style="width:27.75pt;height:33.75pt" o:ole="">
                  <v:imagedata r:id="rId893" o:title=""/>
                </v:shape>
                <o:OLEObject Type="Embed" ProgID="Equation.DSMT4" ShapeID="_x0000_i1469" DrawAspect="Content" ObjectID="_1686769241" r:id="rId8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70" w14:anchorId="017E1014">
                <v:shape id="_x0000_i1470" type="#_x0000_t75" style="width:15pt;height:13.5pt" o:ole="">
                  <v:imagedata r:id="rId895" o:title=""/>
                </v:shape>
                <o:OLEObject Type="Embed" ProgID="Equation.DSMT4" ShapeID="_x0000_i1470" DrawAspect="Content" ObjectID="_1686769242" r:id="rId896"/>
              </w:object>
            </w:r>
          </w:p>
          <w:p w14:paraId="2850EF16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F0F65C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1026DC3B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06FF05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hai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5" w:dyaOrig="405" w14:anchorId="5C3B92C6">
                <v:shape id="_x0000_i1471" type="#_x0000_t75" style="width:32.25pt;height:20.25pt" o:ole="">
                  <v:imagedata r:id="rId897" o:title=""/>
                </v:shape>
                <o:OLEObject Type="Embed" ProgID="Equation.DSMT4" ShapeID="_x0000_i1471" DrawAspect="Content" ObjectID="_1686769243" r:id="rId8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có cường độ bẳng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315" w14:anchorId="747AA905">
                <v:shape id="_x0000_i1472" type="#_x0000_t75" style="width:30.75pt;height:15.75pt" o:ole="">
                  <v:imagedata r:id="rId899" o:title=""/>
                </v:shape>
                <o:OLEObject Type="Embed" ProgID="Equation.DSMT4" ShapeID="_x0000_i1472" DrawAspect="Content" ObjectID="_1686769244" r:id="rId9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có cùng điểm đặt tại một điểm. Góc hợp bởi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0" w:dyaOrig="405" w14:anchorId="20B30A1F">
                <v:shape id="_x0000_i1473" type="#_x0000_t75" style="width:13.5pt;height:20.25pt" o:ole="">
                  <v:imagedata r:id="rId901" o:title=""/>
                </v:shape>
                <o:OLEObject Type="Embed" ProgID="Equation.DSMT4" ShapeID="_x0000_i1473" DrawAspect="Content" ObjectID="_1686769245" r:id="rId9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300" w:dyaOrig="405" w14:anchorId="0F9810EB">
                <v:shape id="_x0000_i1474" type="#_x0000_t75" style="width:15pt;height:20.25pt" o:ole="">
                  <v:imagedata r:id="rId903" o:title=""/>
                </v:shape>
                <o:OLEObject Type="Embed" ProgID="Equation.DSMT4" ShapeID="_x0000_i1474" DrawAspect="Content" ObjectID="_1686769246" r:id="rId9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57CDD00D">
                <v:shape id="_x0000_i1475" type="#_x0000_t75" style="width:20.25pt;height:13.5pt" o:ole="">
                  <v:imagedata r:id="rId905" o:title=""/>
                </v:shape>
                <o:OLEObject Type="Embed" ProgID="Equation.DSMT4" ShapeID="_x0000_i1475" DrawAspect="Content" ObjectID="_1686769247" r:id="rId9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cường độ lực tổng hợp của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0" w:dyaOrig="405" w14:anchorId="0DB363E8">
                <v:shape id="_x0000_i1476" type="#_x0000_t75" style="width:13.5pt;height:20.25pt" o:ole="">
                  <v:imagedata r:id="rId901" o:title=""/>
                </v:shape>
                <o:OLEObject Type="Embed" ProgID="Equation.DSMT4" ShapeID="_x0000_i1476" DrawAspect="Content" ObjectID="_1686769248" r:id="rId9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300" w:dyaOrig="405" w14:anchorId="360C8550">
                <v:shape id="_x0000_i1477" type="#_x0000_t75" style="width:15pt;height:20.25pt" o:ole="">
                  <v:imagedata r:id="rId903" o:title=""/>
                </v:shape>
                <o:OLEObject Type="Embed" ProgID="Equation.DSMT4" ShapeID="_x0000_i1477" DrawAspect="Content" ObjectID="_1686769249" r:id="rId9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51722580" w14:textId="4E6111CF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315" w14:anchorId="19631339">
                <v:shape id="_x0000_i1478" type="#_x0000_t75" style="width:30.75pt;height:15.75pt" o:ole="">
                  <v:imagedata r:id="rId909" o:title=""/>
                </v:shape>
                <o:OLEObject Type="Embed" ProgID="Equation.DSMT4" ShapeID="_x0000_i1478" DrawAspect="Content" ObjectID="_1686769250" r:id="rId91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08E53E4A">
                <v:shape id="_x0000_i1479" type="#_x0000_t75" style="width:41.25pt;height:18.75pt" o:ole="">
                  <v:imagedata r:id="rId911" o:title=""/>
                </v:shape>
                <o:OLEObject Type="Embed" ProgID="Equation.DSMT4" ShapeID="_x0000_i1479" DrawAspect="Content" ObjectID="_1686769251" r:id="rId91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45" w:dyaOrig="375" w14:anchorId="5D93426C">
                <v:shape id="_x0000_i1480" type="#_x0000_t75" style="width:47.25pt;height:18.75pt" o:ole="">
                  <v:imagedata r:id="rId913" o:title=""/>
                </v:shape>
                <o:OLEObject Type="Embed" ProgID="Equation.DSMT4" ShapeID="_x0000_i1480" DrawAspect="Content" ObjectID="_1686769252" r:id="rId91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60" w:dyaOrig="315" w14:anchorId="75680325">
                <v:shape id="_x0000_i1481" type="#_x0000_t75" style="width:33pt;height:15.75pt" o:ole="">
                  <v:imagedata r:id="rId915" o:title=""/>
                </v:shape>
                <o:OLEObject Type="Embed" ProgID="Equation.DSMT4" ShapeID="_x0000_i1481" DrawAspect="Content" ObjectID="_1686769253" r:id="rId9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1592AB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A86492" w14:textId="77777777" w:rsidR="006742E6" w:rsidRPr="00020BA6" w:rsidRDefault="006742E6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10574A8E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DB76D6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324DA172">
                <v:shape id="_x0000_i1482" type="#_x0000_t75" style="width:28.5pt;height:13.5pt" o:ole="">
                  <v:imagedata r:id="rId917" o:title=""/>
                </v:shape>
                <o:OLEObject Type="Embed" ProgID="Equation.DSMT4" ShapeID="_x0000_i1482" DrawAspect="Content" ObjectID="_1686769254" r:id="rId9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85" w:dyaOrig="315" w14:anchorId="673767C1">
                <v:shape id="_x0000_i1483" type="#_x0000_t75" style="width:14.25pt;height:15.75pt" o:ole="">
                  <v:imagedata r:id="rId919" o:title=""/>
                </v:shape>
                <o:OLEObject Type="Embed" ProgID="Equation.DSMT4" ShapeID="_x0000_i1483" DrawAspect="Content" ObjectID="_1686769255" r:id="rId920"/>
              </w:objec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95" w:dyaOrig="270" w14:anchorId="5394530B">
                <v:shape id="_x0000_i1484" type="#_x0000_t75" style="width:39.75pt;height:13.5pt" o:ole="">
                  <v:imagedata r:id="rId921" o:title=""/>
                </v:shape>
                <o:OLEObject Type="Embed" ProgID="Equation.DSMT4" ShapeID="_x0000_i1484" DrawAspect="Content" ObjectID="_1686769256" r:id="rId9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345" w14:anchorId="7C42B777">
                <v:shape id="_x0000_i1485" type="#_x0000_t75" style="width:54.75pt;height:17.25pt" o:ole="">
                  <v:imagedata r:id="rId923" o:title=""/>
                </v:shape>
                <o:OLEObject Type="Embed" ProgID="Equation.DSMT4" ShapeID="_x0000_i1485" DrawAspect="Content" ObjectID="_1686769257" r:id="rId924"/>
              </w:object>
            </w:r>
          </w:p>
          <w:p w14:paraId="276ABA73" w14:textId="5FEFCC66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00" w:dyaOrig="375" w14:anchorId="268554B5">
                <v:shape id="_x0000_i1486" type="#_x0000_t75" style="width:30pt;height:18.75pt" o:ole="">
                  <v:imagedata r:id="rId925" o:title=""/>
                </v:shape>
                <o:OLEObject Type="Embed" ProgID="Equation.DSMT4" ShapeID="_x0000_i1486" DrawAspect="Content" ObjectID="_1686769258" r:id="rId92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70" w14:anchorId="640F5C9F">
                <v:shape id="_x0000_i1487" type="#_x0000_t75" style="width:15.75pt;height:13.5pt" o:ole="">
                  <v:imagedata r:id="rId927" o:title=""/>
                </v:shape>
                <o:OLEObject Type="Embed" ProgID="Equation.DSMT4" ShapeID="_x0000_i1487" DrawAspect="Content" ObjectID="_1686769259" r:id="rId92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3C613ACB">
                <v:shape id="_x0000_i1488" type="#_x0000_t75" style="width:20.25pt;height:13.5pt" o:ole="">
                  <v:imagedata r:id="rId929" o:title=""/>
                </v:shape>
                <o:OLEObject Type="Embed" ProgID="Equation.DSMT4" ShapeID="_x0000_i1488" DrawAspect="Content" ObjectID="_1686769260" r:id="rId93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70" w:dyaOrig="375" w14:anchorId="79196153">
                <v:shape id="_x0000_i1489" type="#_x0000_t75" style="width:28.5pt;height:18.75pt" o:ole="">
                  <v:imagedata r:id="rId931" o:title=""/>
                </v:shape>
                <o:OLEObject Type="Embed" ProgID="Equation.DSMT4" ShapeID="_x0000_i1489" DrawAspect="Content" ObjectID="_1686769261" r:id="rId93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47F84ED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1B45F2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1559527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D3E3F4" w14:textId="16E70C93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735" w:dyaOrig="270" w14:anchorId="5DB7965A">
                <v:shape id="_x0000_i1490" type="#_x0000_t75" style="width:36.75pt;height:13.5pt" o:ole="">
                  <v:imagedata r:id="rId933" o:title=""/>
                </v:shape>
                <o:OLEObject Type="Embed" ProgID="Equation.DSMT4" ShapeID="_x0000_i1490" DrawAspect="Content" ObjectID="_1686769262" r:id="rId9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95" w:dyaOrig="210" w14:anchorId="670FD56E">
                <v:shape id="_x0000_i1491" type="#_x0000_t75" style="width:9.75pt;height:10.5pt" o:ole="">
                  <v:imagedata r:id="rId935" o:title=""/>
                </v:shape>
                <o:OLEObject Type="Embed" ProgID="Equation.DSMT4" ShapeID="_x0000_i1491" DrawAspect="Content" ObjectID="_1686769263" r:id="rId9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020" w:dyaOrig="480" w14:anchorId="657BDBE3">
                <v:shape id="_x0000_i1492" type="#_x0000_t75" style="width:51pt;height:24pt" o:ole="">
                  <v:imagedata r:id="rId937" o:title=""/>
                </v:shape>
                <o:OLEObject Type="Embed" ProgID="Equation.DSMT4" ShapeID="_x0000_i1492" DrawAspect="Content" ObjectID="_1686769264" r:id="rId9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EDCF495" w14:textId="5180BBCA" w:rsidR="006742E6" w:rsidRPr="00020BA6" w:rsidRDefault="006742E6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530" w:dyaOrig="480" w14:anchorId="5BAF8820">
                <v:shape id="_x0000_i1493" type="#_x0000_t75" style="width:76.5pt;height:24pt" o:ole="">
                  <v:imagedata r:id="rId939" o:title=""/>
                </v:shape>
                <o:OLEObject Type="Embed" ProgID="Equation.DSMT4" ShapeID="_x0000_i1493" DrawAspect="Content" ObjectID="_1686769265" r:id="rId94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365" w:dyaOrig="480" w14:anchorId="78062CB5">
                <v:shape id="_x0000_i1494" type="#_x0000_t75" style="width:68.25pt;height:24pt" o:ole="">
                  <v:imagedata r:id="rId941" o:title=""/>
                </v:shape>
                <o:OLEObject Type="Embed" ProgID="Equation.DSMT4" ShapeID="_x0000_i1494" DrawAspect="Content" ObjectID="_1686769266" r:id="rId94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D9FFC86" w14:textId="33B55916" w:rsidR="006742E6" w:rsidRPr="00020BA6" w:rsidRDefault="006742E6" w:rsidP="00EC13D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710" w:dyaOrig="480" w14:anchorId="1FEE09FA">
                <v:shape id="_x0000_i1495" type="#_x0000_t75" style="width:85.5pt;height:24pt" o:ole="">
                  <v:imagedata r:id="rId943" o:title=""/>
                </v:shape>
                <o:OLEObject Type="Embed" ProgID="Equation.DSMT4" ShapeID="_x0000_i1495" DrawAspect="Content" ObjectID="_1686769267" r:id="rId94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410" w:dyaOrig="480" w14:anchorId="0A0176CB">
                <v:shape id="_x0000_i1496" type="#_x0000_t75" style="width:70.5pt;height:24pt" o:ole="">
                  <v:imagedata r:id="rId945" o:title=""/>
                </v:shape>
                <o:OLEObject Type="Embed" ProgID="Equation.DSMT4" ShapeID="_x0000_i1496" DrawAspect="Content" ObjectID="_1686769268" r:id="rId94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DA79F61" w14:textId="77777777" w:rsidR="006742E6" w:rsidRPr="00020BA6" w:rsidRDefault="006742E6" w:rsidP="00EC13D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9A5270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6C979E8B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BCF5B9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7536FB59">
                <v:shape id="_x0000_i1497" type="#_x0000_t75" style="width:36.75pt;height:13.5pt" o:ole="">
                  <v:imagedata r:id="rId947" o:title=""/>
                </v:shape>
                <o:OLEObject Type="Embed" ProgID="Equation.DSMT4" ShapeID="_x0000_i1497" DrawAspect="Content" ObjectID="_1686769269" r:id="rId9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10" w14:anchorId="5955689C">
                <v:shape id="_x0000_i1498" type="#_x0000_t75" style="width:10.5pt;height:10.5pt" o:ole="">
                  <v:imagedata r:id="rId949" o:title=""/>
                </v:shape>
                <o:OLEObject Type="Embed" ProgID="Equation.DSMT4" ShapeID="_x0000_i1498" DrawAspect="Content" ObjectID="_1686769270" r:id="rId9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560" w:dyaOrig="480" w14:anchorId="3C9B1C70">
                <v:shape id="_x0000_i1499" type="#_x0000_t75" style="width:78pt;height:24pt" o:ole="">
                  <v:imagedata r:id="rId951" o:title=""/>
                </v:shape>
                <o:OLEObject Type="Embed" ProgID="Equation.DSMT4" ShapeID="_x0000_i1499" DrawAspect="Content" ObjectID="_1686769271" r:id="rId9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22B7BEB" w14:textId="37F396D0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4" w:name="c11a"/>
            <w:r w:rsidRPr="00020B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70" w14:anchorId="259EC084">
                <v:shape id="_x0000_i1500" type="#_x0000_t75" style="width:29.25pt;height:13.5pt" o:ole="">
                  <v:imagedata r:id="rId953" o:title=""/>
                </v:shape>
                <o:OLEObject Type="Embed" ProgID="Equation.DSMT4" ShapeID="_x0000_i1500" DrawAspect="Content" ObjectID="_1686769272" r:id="rId95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1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85" w:dyaOrig="375" w14:anchorId="564C5AE6">
                <v:shape id="_x0000_i1501" type="#_x0000_t75" style="width:44.25pt;height:18.75pt" o:ole="">
                  <v:imagedata r:id="rId955" o:title=""/>
                </v:shape>
                <o:OLEObject Type="Embed" ProgID="Equation.DSMT4" ShapeID="_x0000_i1501" DrawAspect="Content" ObjectID="_1686769273" r:id="rId95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30" w14:anchorId="4A480651">
                <v:shape id="_x0000_i1502" type="#_x0000_t75" style="width:45pt;height:16.5pt" o:ole="">
                  <v:imagedata r:id="rId957" o:title=""/>
                </v:shape>
                <o:OLEObject Type="Embed" ProgID="Equation.DSMT4" ShapeID="_x0000_i1502" DrawAspect="Content" ObjectID="_1686769274" r:id="rId95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85" w:dyaOrig="375" w14:anchorId="48272652">
                <v:shape id="_x0000_i1503" type="#_x0000_t75" style="width:44.25pt;height:18.75pt" o:ole="">
                  <v:imagedata r:id="rId959" o:title=""/>
                </v:shape>
                <o:OLEObject Type="Embed" ProgID="Equation.DSMT4" ShapeID="_x0000_i1503" DrawAspect="Content" ObjectID="_1686769275" r:id="rId96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93DCBAC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BB7582" w14:textId="77777777" w:rsidR="006742E6" w:rsidRPr="00020BA6" w:rsidRDefault="006742E6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1C342352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AA1BAF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0" w14:anchorId="20F5E9EA">
                <v:shape id="_x0000_i1504" type="#_x0000_t75" style="width:36pt;height:13.5pt" o:ole="">
                  <v:imagedata r:id="rId961" o:title=""/>
                </v:shape>
                <o:OLEObject Type="Embed" ProgID="Equation.DSMT4" ShapeID="_x0000_i1504" DrawAspect="Content" ObjectID="_1686769276" r:id="rId9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151B6C7C">
                <v:shape id="_x0000_i1505" type="#_x0000_t75" style="width:36.75pt;height:13.5pt" o:ole="">
                  <v:imagedata r:id="rId963" o:title=""/>
                </v:shape>
                <o:OLEObject Type="Embed" ProgID="Equation.DSMT4" ShapeID="_x0000_i1505" DrawAspect="Content" ObjectID="_1686769277" r:id="rId9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780" w:dyaOrig="270" w14:anchorId="581D868B">
                <v:shape id="_x0000_i1506" type="#_x0000_t75" style="width:39pt;height:13.5pt" o:ole="">
                  <v:imagedata r:id="rId965" o:title=""/>
                </v:shape>
                <o:OLEObject Type="Embed" ProgID="Equation.DSMT4" ShapeID="_x0000_i1506" DrawAspect="Content" ObjectID="_1686769278" r:id="rId9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020" w:dyaOrig="480" w14:anchorId="7FBF76DB">
                <v:shape id="_x0000_i1507" type="#_x0000_t75" style="width:51pt;height:24pt" o:ole="">
                  <v:imagedata r:id="rId967" o:title=""/>
                </v:shape>
                <o:OLEObject Type="Embed" ProgID="Equation.DSMT4" ShapeID="_x0000_i1507" DrawAspect="Content" ObjectID="_1686769279" r:id="rId9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F4C33F" w14:textId="2D953D99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70" w14:anchorId="6F3FB321">
                <v:shape id="_x0000_i1508" type="#_x0000_t75" style="width:9pt;height:13.5pt" o:ole="">
                  <v:imagedata r:id="rId969" o:title=""/>
                </v:shape>
                <o:OLEObject Type="Embed" ProgID="Equation.DSMT4" ShapeID="_x0000_i1508" DrawAspect="Content" ObjectID="_1686769280" r:id="rId9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79C7F7B0">
                <v:shape id="_x0000_i1509" type="#_x0000_t75" style="width:9.75pt;height:13.5pt" o:ole="">
                  <v:imagedata r:id="rId971" o:title=""/>
                </v:shape>
                <o:OLEObject Type="Embed" ProgID="Equation.DSMT4" ShapeID="_x0000_i1509" DrawAspect="Content" ObjectID="_1686769281" r:id="rId9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07762123">
                <v:shape id="_x0000_i1510" type="#_x0000_t75" style="width:9.75pt;height:13.5pt" o:ole="">
                  <v:imagedata r:id="rId973" o:title=""/>
                </v:shape>
                <o:OLEObject Type="Embed" ProgID="Equation.DSMT4" ShapeID="_x0000_i1510" DrawAspect="Content" ObjectID="_1686769282" r:id="rId9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70" w14:anchorId="59E1FB7A">
                <v:shape id="_x0000_i1511" type="#_x0000_t75" style="width:9pt;height:13.5pt" o:ole="">
                  <v:imagedata r:id="rId975" o:title=""/>
                </v:shape>
                <o:OLEObject Type="Embed" ProgID="Equation.DSMT4" ShapeID="_x0000_i1511" DrawAspect="Content" ObjectID="_1686769283" r:id="rId9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F303FB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EC8195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07FE0D1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3BD3BD" w14:textId="77777777" w:rsidR="006742E6" w:rsidRPr="00020BA6" w:rsidRDefault="006742E6" w:rsidP="00EC13D0">
            <w:pPr>
              <w:tabs>
                <w:tab w:val="left" w:pos="992"/>
              </w:tabs>
              <w:autoSpaceDE w:val="0"/>
              <w:autoSpaceDN w:val="0"/>
              <w:adjustRightInd w:val="0"/>
              <w:ind w:left="992" w:hanging="992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13: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hai lực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860" w:dyaOrig="390" w14:anchorId="4D796743">
                <v:shape id="_x0000_i1512" type="#_x0000_t75" style="width:93pt;height:19.5pt" o:ole="">
                  <v:imagedata r:id="rId977" o:title=""/>
                </v:shape>
                <o:OLEObject Type="Embed" ProgID="Equation.DSMT4" ShapeID="_x0000_i1512" DrawAspect="Content" ObjectID="_1686769284" r:id="rId97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cùng tác động vào một vật tại điểm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320" w:dyaOrig="260" w14:anchorId="457B5D6A">
                <v:shape id="_x0000_i1513" type="#_x0000_t75" style="width:16.5pt;height:12.75pt" o:ole="">
                  <v:imagedata r:id="rId979" o:title=""/>
                </v:shape>
                <o:OLEObject Type="Embed" ProgID="Equation.3" ShapeID="_x0000_i1513" DrawAspect="Content" ObjectID="_1686769285" r:id="rId98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Cho biết cường độ lực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645" w:dyaOrig="390" w14:anchorId="28BB90D0">
                <v:shape id="_x0000_i1514" type="#_x0000_t75" style="width:32.25pt;height:19.5pt" o:ole="">
                  <v:imagedata r:id="rId981" o:title=""/>
                </v:shape>
                <o:OLEObject Type="Embed" ProgID="Equation.DSMT4" ShapeID="_x0000_i1514" DrawAspect="Content" ObjectID="_1686769286" r:id="rId98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đều bằng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499" w:dyaOrig="279" w14:anchorId="3EAF4538">
                <v:shape id="_x0000_i1515" type="#_x0000_t75" style="width:25.5pt;height:14.25pt" o:ole="">
                  <v:imagedata r:id="rId983" o:title=""/>
                </v:shape>
                <o:OLEObject Type="Embed" ProgID="Equation.3" ShapeID="_x0000_i1515" DrawAspect="Content" ObjectID="_1686769287" r:id="rId98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và tam giác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580" w:dyaOrig="260" w14:anchorId="64FF3E06">
                <v:shape id="_x0000_i1516" type="#_x0000_t75" style="width:29.25pt;height:12.75pt" o:ole="">
                  <v:imagedata r:id="rId985" o:title=""/>
                </v:shape>
                <o:OLEObject Type="Embed" ProgID="Equation.3" ShapeID="_x0000_i1516" DrawAspect="Content" ObjectID="_1686769288" r:id="rId98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vuông tại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320" w:dyaOrig="260" w14:anchorId="2EFB4D5D">
                <v:shape id="_x0000_i1517" type="#_x0000_t75" style="width:16.5pt;height:12.75pt" o:ole="">
                  <v:imagedata r:id="rId987" o:title=""/>
                </v:shape>
                <o:OLEObject Type="Embed" ProgID="Equation.3" ShapeID="_x0000_i1517" DrawAspect="Content" ObjectID="_1686769289" r:id="rId98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Cường độ hợp lực tác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lastRenderedPageBreak/>
              <w:t>dụng lên vật đó là</w:t>
            </w:r>
          </w:p>
          <w:p w14:paraId="6D36B00E" w14:textId="3CEB69CF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660" w:dyaOrig="320" w14:anchorId="79D3B2D0">
                <v:shape id="_x0000_i1518" type="#_x0000_t75" style="width:33pt;height:16.5pt" o:ole="">
                  <v:imagedata r:id="rId989" o:title=""/>
                </v:shape>
                <o:OLEObject Type="Embed" ProgID="Equation.DSMT4" ShapeID="_x0000_i1518" DrawAspect="Content" ObjectID="_1686769290" r:id="rId990"/>
              </w:object>
            </w:r>
            <w:r w:rsidRPr="00020BA6">
              <w:rPr>
                <w:rFonts w:ascii="Chu Van An" w:hAnsi="Chu Van An" w:cs="Chu Van An"/>
                <w:bCs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980" w:dyaOrig="380" w14:anchorId="497FC116">
                <v:shape id="_x0000_i1519" type="#_x0000_t75" style="width:48.75pt;height:18.75pt" o:ole="">
                  <v:imagedata r:id="rId991" o:title=""/>
                </v:shape>
                <o:OLEObject Type="Embed" ProgID="Equation.DSMT4" ShapeID="_x0000_i1519" DrawAspect="Content" ObjectID="_1686769291" r:id="rId99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880" w:dyaOrig="380" w14:anchorId="451F35A5">
                <v:shape id="_x0000_i1520" type="#_x0000_t75" style="width:44.25pt;height:18.75pt" o:ole="">
                  <v:imagedata r:id="rId993" o:title=""/>
                </v:shape>
                <o:OLEObject Type="Embed" ProgID="Equation.DSMT4" ShapeID="_x0000_i1520" DrawAspect="Content" ObjectID="_1686769292" r:id="rId994"/>
              </w:objec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object w:dxaOrig="560" w:dyaOrig="320" w14:anchorId="5959CDD0">
                <v:shape id="_x0000_i1521" type="#_x0000_t75" style="width:27.75pt;height:16.5pt" o:ole="">
                  <v:imagedata r:id="rId995" o:title=""/>
                </v:shape>
                <o:OLEObject Type="Embed" ProgID="Equation.DSMT4" ShapeID="_x0000_i1521" DrawAspect="Content" ObjectID="_1686769293" r:id="rId99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0D0457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6C762B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6742E6" w:rsidRPr="00020BA6" w14:paraId="5EE9F1B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47F68E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thang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65397A5A">
                <v:shape id="_x0000_i1522" type="#_x0000_t75" style="width:36pt;height:14.25pt" o:ole="">
                  <v:imagedata r:id="rId997" o:title=""/>
                </v:shape>
                <o:OLEObject Type="Embed" ProgID="Equation.DSMT4" ShapeID="_x0000_i1522" DrawAspect="Content" ObjectID="_1686769294" r:id="rId9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hai đáy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85" w14:anchorId="6917CE12">
                <v:shape id="_x0000_i1523" type="#_x0000_t75" style="width:38.25pt;height:14.25pt" o:ole="">
                  <v:imagedata r:id="rId999" o:title=""/>
                </v:shape>
                <o:OLEObject Type="Embed" ProgID="Equation.DSMT4" ShapeID="_x0000_i1523" DrawAspect="Content" ObjectID="_1686769295" r:id="rId10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285" w14:anchorId="514980A6">
                <v:shape id="_x0000_i1524" type="#_x0000_t75" style="width:45pt;height:14.25pt" o:ole="">
                  <v:imagedata r:id="rId1001" o:title=""/>
                </v:shape>
                <o:OLEObject Type="Embed" ProgID="Equation.DSMT4" ShapeID="_x0000_i1524" DrawAspect="Content" ObjectID="_1686769296" r:id="rId10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0BD940AA">
                <v:shape id="_x0000_i1525" type="#_x0000_t75" style="width:16.5pt;height:12.75pt" o:ole="">
                  <v:imagedata r:id="rId1003" o:title=""/>
                </v:shape>
                <o:OLEObject Type="Embed" ProgID="Equation.DSMT4" ShapeID="_x0000_i1525" DrawAspect="Content" ObjectID="_1686769297" r:id="rId10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289283DD">
                <v:shape id="_x0000_i1526" type="#_x0000_t75" style="width:14.25pt;height:14.25pt" o:ole="">
                  <v:imagedata r:id="rId1005" o:title=""/>
                </v:shape>
                <o:OLEObject Type="Embed" ProgID="Equation.DSMT4" ShapeID="_x0000_i1526" DrawAspect="Content" ObjectID="_1686769298" r:id="rId10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55" w14:anchorId="17D9816A">
                <v:shape id="_x0000_i1527" type="#_x0000_t75" style="width:21pt;height:12.75pt" o:ole="">
                  <v:imagedata r:id="rId1007" o:title=""/>
                </v:shape>
                <o:OLEObject Type="Embed" ProgID="Equation.DSMT4" ShapeID="_x0000_i1527" DrawAspect="Content" ObjectID="_1686769299" r:id="rId10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90" w:dyaOrig="285" w14:anchorId="0E4687F8">
                <v:shape id="_x0000_i1528" type="#_x0000_t75" style="width:19.5pt;height:14.25pt" o:ole="">
                  <v:imagedata r:id="rId1009" o:title=""/>
                </v:shape>
                <o:OLEObject Type="Embed" ProgID="Equation.DSMT4" ShapeID="_x0000_i1528" DrawAspect="Content" ObjectID="_1686769300" r:id="rId10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620" w:dyaOrig="480" w14:anchorId="42DADB02">
                <v:shape id="_x0000_i1529" type="#_x0000_t75" style="width:81pt;height:24pt" o:ole="">
                  <v:imagedata r:id="rId1011" o:title=""/>
                </v:shape>
                <o:OLEObject Type="Embed" ProgID="Equation.DSMT4" ShapeID="_x0000_i1529" DrawAspect="Content" ObjectID="_1686769301" r:id="rId10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BCA73F6" w14:textId="76E8747D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30" w14:anchorId="6110B21E">
                <v:shape id="_x0000_i1530" type="#_x0000_t75" style="width:17.25pt;height:31.5pt" o:ole="">
                  <v:imagedata r:id="rId1013" o:title=""/>
                </v:shape>
                <o:OLEObject Type="Embed" ProgID="Equation.DSMT4" ShapeID="_x0000_i1530" DrawAspect="Content" ObjectID="_1686769302" r:id="rId10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70" w14:anchorId="588E134C">
                <v:shape id="_x0000_i1531" type="#_x0000_t75" style="width:16.5pt;height:13.5pt" o:ole="">
                  <v:imagedata r:id="rId1015" o:title=""/>
                </v:shape>
                <o:OLEObject Type="Embed" ProgID="Equation.DSMT4" ShapeID="_x0000_i1531" DrawAspect="Content" ObjectID="_1686769303" r:id="rId10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10" w14:anchorId="5D8721C0">
                <v:shape id="_x0000_i1532" type="#_x0000_t75" style="width:10.5pt;height:10.5pt" o:ole="">
                  <v:imagedata r:id="rId1017" o:title=""/>
                </v:shape>
                <o:OLEObject Type="Embed" ProgID="Equation.DSMT4" ShapeID="_x0000_i1532" DrawAspect="Content" ObjectID="_1686769304" r:id="rId10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70" w14:anchorId="2426A61B">
                <v:shape id="_x0000_i1533" type="#_x0000_t75" style="width:16.5pt;height:13.5pt" o:ole="">
                  <v:imagedata r:id="rId1019" o:title=""/>
                </v:shape>
                <o:OLEObject Type="Embed" ProgID="Equation.DSMT4" ShapeID="_x0000_i1533" DrawAspect="Content" ObjectID="_1686769305" r:id="rId10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CF7E0E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23C930" w14:textId="77777777" w:rsidR="006742E6" w:rsidRPr="00020BA6" w:rsidRDefault="006742E6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544888E8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EA7A3B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9BF2E1A">
                <v:shape id="_x0000_i1534" type="#_x0000_t75" style="width:27.75pt;height:14.25pt" o:ole="">
                  <v:imagedata r:id="rId1021" o:title=""/>
                </v:shape>
                <o:OLEObject Type="Embed" ProgID="Equation.DSMT4" ShapeID="_x0000_i1534" DrawAspect="Content" ObjectID="_1686769306" r:id="rId10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có độ dài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85" w14:anchorId="3658828C">
                <v:shape id="_x0000_i1535" type="#_x0000_t75" style="width:16.5pt;height:14.25pt" o:ole="">
                  <v:imagedata r:id="rId1023" o:title=""/>
                </v:shape>
                <o:OLEObject Type="Embed" ProgID="Equation.DSMT4" ShapeID="_x0000_i1535" DrawAspect="Content" ObjectID="_1686769307" r:id="rId10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véc tơ: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45" w14:anchorId="7C950C4C">
                <v:shape id="_x0000_i1536" type="#_x0000_t75" style="width:45pt;height:17.25pt" o:ole="">
                  <v:imagedata r:id="rId1025" o:title=""/>
                </v:shape>
                <o:OLEObject Type="Embed" ProgID="Equation.DSMT4" ShapeID="_x0000_i1536" DrawAspect="Content" ObjectID="_1686769308" r:id="rId10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FFC3A" w14:textId="31B6DA3B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85" w14:anchorId="7D05BED6">
                <v:shape id="_x0000_i1537" type="#_x0000_t75" style="width:16.5pt;height:14.25pt" o:ole="">
                  <v:imagedata r:id="rId1027" o:title=""/>
                </v:shape>
                <o:OLEObject Type="Embed" ProgID="Equation.DSMT4" ShapeID="_x0000_i1537" DrawAspect="Content" ObjectID="_1686769309" r:id="rId10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60770210">
                <v:shape id="_x0000_i1538" type="#_x0000_t75" style="width:10.5pt;height:14.25pt" o:ole="">
                  <v:imagedata r:id="rId1029" o:title=""/>
                </v:shape>
                <o:OLEObject Type="Embed" ProgID="Equation.DSMT4" ShapeID="_x0000_i1538" DrawAspect="Content" ObjectID="_1686769310" r:id="rId10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30" w:dyaOrig="360" w14:anchorId="5097166C">
                <v:shape id="_x0000_i1539" type="#_x0000_t75" style="width:31.5pt;height:18pt" o:ole="">
                  <v:imagedata r:id="rId1031" o:title=""/>
                </v:shape>
                <o:OLEObject Type="Embed" ProgID="Equation.DSMT4" ShapeID="_x0000_i1539" DrawAspect="Content" ObjectID="_1686769311" r:id="rId10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10" w:dyaOrig="360" w14:anchorId="4F441BAE">
                <v:shape id="_x0000_i1540" type="#_x0000_t75" style="width:25.5pt;height:18pt" o:ole="">
                  <v:imagedata r:id="rId1033" o:title=""/>
                </v:shape>
                <o:OLEObject Type="Embed" ProgID="Equation.DSMT4" ShapeID="_x0000_i1540" DrawAspect="Content" ObjectID="_1686769312" r:id="rId10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5C3243" w14:textId="77777777" w:rsidR="006742E6" w:rsidRPr="00020BA6" w:rsidRDefault="006742E6" w:rsidP="00EC13D0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E00EB1E" w14:textId="77777777" w:rsidR="006742E6" w:rsidRPr="00020BA6" w:rsidRDefault="006742E6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69698273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B91028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02E6B203">
                <v:shape id="_x0000_i1541" type="#_x0000_t75" style="width:36.75pt;height:14.25pt" o:ole="">
                  <v:imagedata r:id="rId1035" o:title=""/>
                </v:shape>
                <o:OLEObject Type="Embed" ProgID="Equation.DSMT4" ShapeID="_x0000_i1541" DrawAspect="Content" ObjectID="_1686769313" r:id="rId10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25" w14:anchorId="6747E1B9">
                <v:shape id="_x0000_i1542" type="#_x0000_t75" style="width:11.25pt;height:11.25pt" o:ole="">
                  <v:imagedata r:id="rId1037" o:title=""/>
                </v:shape>
                <o:OLEObject Type="Embed" ProgID="Equation.DSMT4" ShapeID="_x0000_i1542" DrawAspect="Content" ObjectID="_1686769314" r:id="rId10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575" w:dyaOrig="480" w14:anchorId="4BAB5EBC">
                <v:shape id="_x0000_i1543" type="#_x0000_t75" style="width:78.75pt;height:24pt" o:ole="">
                  <v:imagedata r:id="rId1039" o:title=""/>
                </v:shape>
                <o:OLEObject Type="Embed" ProgID="Equation.DSMT4" ShapeID="_x0000_i1543" DrawAspect="Content" ObjectID="_1686769315" r:id="rId10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ADD39B" w14:textId="57126DFD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45" w:dyaOrig="345" w14:anchorId="085E2BB1">
                <v:shape id="_x0000_i1544" type="#_x0000_t75" style="width:32.25pt;height:17.25pt" o:ole="">
                  <v:imagedata r:id="rId1041" o:title=""/>
                </v:shape>
                <o:OLEObject Type="Embed" ProgID="Equation.DSMT4" ShapeID="_x0000_i1544" DrawAspect="Content" ObjectID="_1686769316" r:id="rId104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95" w:dyaOrig="345" w14:anchorId="1FBECD2A">
                <v:shape id="_x0000_i1545" type="#_x0000_t75" style="width:24.75pt;height:17.25pt" o:ole="">
                  <v:imagedata r:id="rId1043" o:title=""/>
                </v:shape>
                <o:OLEObject Type="Embed" ProgID="Equation.DSMT4" ShapeID="_x0000_i1545" DrawAspect="Content" ObjectID="_1686769317" r:id="rId104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85" w14:anchorId="75D19002">
                <v:shape id="_x0000_i1546" type="#_x0000_t75" style="width:15.75pt;height:14.25pt" o:ole="">
                  <v:imagedata r:id="rId1045" o:title=""/>
                </v:shape>
                <o:OLEObject Type="Embed" ProgID="Equation.DSMT4" ShapeID="_x0000_i1546" DrawAspect="Content" ObjectID="_1686769318" r:id="rId104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038E8F12">
                <v:shape id="_x0000_i1547" type="#_x0000_t75" style="width:15.75pt;height:14.25pt" o:ole="">
                  <v:imagedata r:id="rId1047" o:title=""/>
                </v:shape>
                <o:OLEObject Type="Embed" ProgID="Equation.DSMT4" ShapeID="_x0000_i1547" DrawAspect="Content" ObjectID="_1686769319" r:id="rId104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A9BAB91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1118D61" w14:textId="77777777" w:rsidR="006742E6" w:rsidRPr="00020BA6" w:rsidRDefault="006742E6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73BAC184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BE692C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0F136036">
                <v:shape id="_x0000_i1548" type="#_x0000_t75" style="width:36pt;height:14.25pt" o:ole="">
                  <v:imagedata r:id="rId1049" o:title=""/>
                </v:shape>
                <o:OLEObject Type="Embed" ProgID="Equation.DSMT4" ShapeID="_x0000_i1548" DrawAspect="Content" ObjectID="_1686769320" r:id="rId10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755EB3B5">
                <v:shape id="_x0000_i1549" type="#_x0000_t75" style="width:36.75pt;height:14.25pt" o:ole="">
                  <v:imagedata r:id="rId1051" o:title=""/>
                </v:shape>
                <o:OLEObject Type="Embed" ProgID="Equation.DSMT4" ShapeID="_x0000_i1549" DrawAspect="Content" ObjectID="_1686769321" r:id="rId10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85" w14:anchorId="4D211A85">
                <v:shape id="_x0000_i1550" type="#_x0000_t75" style="width:38.25pt;height:14.25pt" o:ole="">
                  <v:imagedata r:id="rId1053" o:title=""/>
                </v:shape>
                <o:OLEObject Type="Embed" ProgID="Equation.DSMT4" ShapeID="_x0000_i1550" DrawAspect="Content" ObjectID="_1686769322" r:id="rId10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975" w:dyaOrig="480" w14:anchorId="0A032C39">
                <v:shape id="_x0000_i1551" type="#_x0000_t75" style="width:48.75pt;height:24pt" o:ole="">
                  <v:imagedata r:id="rId1055" o:title=""/>
                </v:shape>
                <o:OLEObject Type="Embed" ProgID="Equation.DSMT4" ShapeID="_x0000_i1551" DrawAspect="Content" ObjectID="_1686769323" r:id="rId10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6D565F9" w14:textId="53993F99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375" w:dyaOrig="360" w14:anchorId="36C43A42">
                <v:shape id="_x0000_i1552" type="#_x0000_t75" style="width:18.75pt;height:18pt" o:ole="">
                  <v:imagedata r:id="rId1057" o:title=""/>
                </v:shape>
                <o:OLEObject Type="Embed" ProgID="Equation.DSMT4" ShapeID="_x0000_i1552" DrawAspect="Content" ObjectID="_1686769324" r:id="rId105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345" w:dyaOrig="360" w14:anchorId="20FBCE9E">
                <v:shape id="_x0000_i1553" type="#_x0000_t75" style="width:17.25pt;height:18pt" o:ole="">
                  <v:imagedata r:id="rId1059" o:title=""/>
                </v:shape>
                <o:OLEObject Type="Embed" ProgID="Equation.DSMT4" ShapeID="_x0000_i1553" DrawAspect="Content" ObjectID="_1686769325" r:id="rId106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95" w:dyaOrig="270" w14:anchorId="773258AA">
                <v:shape id="_x0000_i1554" type="#_x0000_t75" style="width:9.75pt;height:13.5pt" o:ole="">
                  <v:imagedata r:id="rId1061" o:title=""/>
                </v:shape>
                <o:OLEObject Type="Embed" ProgID="Equation.DSMT4" ShapeID="_x0000_i1554" DrawAspect="Content" ObjectID="_1686769326" r:id="rId106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95" w:dyaOrig="270" w14:anchorId="618066B8">
                <v:shape id="_x0000_i1555" type="#_x0000_t75" style="width:9.75pt;height:13.5pt" o:ole="">
                  <v:imagedata r:id="rId1063" o:title=""/>
                </v:shape>
                <o:OLEObject Type="Embed" ProgID="Equation.DSMT4" ShapeID="_x0000_i1555" DrawAspect="Content" ObjectID="_1686769327" r:id="rId106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3B5C2A6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F90ED4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74AEB337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9ED15F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15F18F84">
                <v:shape id="_x0000_i1556" type="#_x0000_t75" style="width:27.75pt;height:13.5pt" o:ole="">
                  <v:imagedata r:id="rId1065" o:title=""/>
                </v:shape>
                <o:OLEObject Type="Embed" ProgID="Equation.DSMT4" ShapeID="_x0000_i1556" DrawAspect="Content" ObjectID="_1686769328" r:id="rId10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70" w14:anchorId="6F1B794A">
                <v:shape id="_x0000_i1557" type="#_x0000_t75" style="width:12.75pt;height:13.5pt" o:ole="">
                  <v:imagedata r:id="rId1067" o:title=""/>
                </v:shape>
                <o:OLEObject Type="Embed" ProgID="Equation.DSMT4" ShapeID="_x0000_i1557" DrawAspect="Content" ObjectID="_1686769329" r:id="rId10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và cạnh huyền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270" w14:anchorId="0C0910E2">
                <v:shape id="_x0000_i1558" type="#_x0000_t75" style="width:45pt;height:13.5pt" o:ole="">
                  <v:imagedata r:id="rId1069" o:title=""/>
                </v:shape>
                <o:OLEObject Type="Embed" ProgID="Equation.DSMT4" ShapeID="_x0000_i1558" DrawAspect="Content" ObjectID="_1686769330" r:id="rId10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5" w:dyaOrig="315" w14:anchorId="52D97176">
                <v:shape id="_x0000_i1559" type="#_x0000_t75" style="width:47.25pt;height:15.75pt" o:ole="">
                  <v:imagedata r:id="rId1071" o:title=""/>
                </v:shape>
                <o:OLEObject Type="Embed" ProgID="Equation.DSMT4" ShapeID="_x0000_i1559" DrawAspect="Content" ObjectID="_1686769331" r:id="rId10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D3236C" w14:textId="0FD4B364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7AE2A104">
                <v:shape id="_x0000_i1560" type="#_x0000_t75" style="width:17.25pt;height:30.75pt" o:ole="">
                  <v:imagedata r:id="rId1073" o:title=""/>
                </v:shape>
                <o:OLEObject Type="Embed" ProgID="Equation.DSMT4" ShapeID="_x0000_i1560" DrawAspect="Content" ObjectID="_1686769332" r:id="rId10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63481EE5">
                <v:shape id="_x0000_i1561" type="#_x0000_t75" style="width:17.25pt;height:30.75pt" o:ole="">
                  <v:imagedata r:id="rId1075" o:title=""/>
                </v:shape>
                <o:OLEObject Type="Embed" ProgID="Equation.DSMT4" ShapeID="_x0000_i1561" DrawAspect="Content" ObjectID="_1686769333" r:id="rId107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FF0000"/>
                <w:position w:val="-6"/>
                <w:sz w:val="24"/>
                <w:szCs w:val="24"/>
              </w:rPr>
              <w:object w:dxaOrig="300" w:dyaOrig="270" w14:anchorId="60D62E8D">
                <v:shape id="_x0000_i1562" type="#_x0000_t75" style="width:15pt;height:13.5pt" o:ole="">
                  <v:imagedata r:id="rId1077" o:title=""/>
                </v:shape>
                <o:OLEObject Type="Embed" ProgID="Equation.DSMT4" ShapeID="_x0000_i1562" DrawAspect="Content" ObjectID="_1686769334" r:id="rId1078"/>
              </w:object>
            </w:r>
            <w:r w:rsidRPr="00020BA6">
              <w:rPr>
                <w:rFonts w:ascii="Chu Van An" w:hAnsi="Chu Van An" w:cs="Chu Van An"/>
                <w:color w:val="FF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10" w14:anchorId="13C4BEA0">
                <v:shape id="_x0000_i1563" type="#_x0000_t75" style="width:9pt;height:10.5pt" o:ole="">
                  <v:imagedata r:id="rId1079" o:title=""/>
                </v:shape>
                <o:OLEObject Type="Embed" ProgID="Equation.DSMT4" ShapeID="_x0000_i1563" DrawAspect="Content" ObjectID="_1686769335" r:id="rId108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802AE03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DAA9BF" w14:textId="77777777" w:rsidR="006742E6" w:rsidRPr="00020BA6" w:rsidRDefault="006742E6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4BCA79DA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1E32F9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15" w:dyaOrig="420" w14:anchorId="7DD1CD13">
                <v:shape id="_x0000_i1564" type="#_x0000_t75" style="width:135.75pt;height:21pt" o:ole="">
                  <v:imagedata r:id="rId1081" o:title=""/>
                </v:shape>
                <o:OLEObject Type="Embed" ProgID="Equation.DSMT4" ShapeID="_x0000_i1564" DrawAspect="Content" ObjectID="_1686769336" r:id="rId10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cùng tác động vào một vật tại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00" w:dyaOrig="240" w14:anchorId="74B540A5">
                <v:shape id="_x0000_i1565" type="#_x0000_t75" style="width:15pt;height:12pt" o:ole="">
                  <v:imagedata r:id="rId1083" o:title=""/>
                </v:shape>
                <o:OLEObject Type="Embed" ProgID="Equation.DSMT4" ShapeID="_x0000_i1565" DrawAspect="Content" ObjectID="_1686769337" r:id="rId10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vật đứng yên.</w:t>
            </w:r>
          </w:p>
          <w:p w14:paraId="3A966D2C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541958B6" wp14:editId="6B6D10E9">
                  <wp:extent cx="1863306" cy="1542810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939" cy="1543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E70E6C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biết cường độ của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70" w:dyaOrig="420" w14:anchorId="687DE5C3">
                <v:shape id="_x0000_i1566" type="#_x0000_t75" style="width:28.5pt;height:21pt" o:ole="">
                  <v:imagedata r:id="rId1086" o:title=""/>
                </v:shape>
                <o:OLEObject Type="Embed" ProgID="Equation.DSMT4" ShapeID="_x0000_i1566" DrawAspect="Content" ObjectID="_1686769338" r:id="rId10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40E4525D">
                <v:shape id="_x0000_i1567" type="#_x0000_t75" style="width:30.75pt;height:14.25pt" o:ole="">
                  <v:imagedata r:id="rId1088" o:title=""/>
                </v:shape>
                <o:OLEObject Type="Embed" ProgID="Equation.DSMT4" ShapeID="_x0000_i1567" DrawAspect="Content" ObjectID="_1686769339" r:id="rId10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góc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55" w:dyaOrig="375" w14:anchorId="1238A28A">
                <v:shape id="_x0000_i1568" type="#_x0000_t75" style="width:57.75pt;height:18.75pt" o:ole="">
                  <v:imagedata r:id="rId1090" o:title=""/>
                </v:shape>
                <o:OLEObject Type="Embed" ProgID="Equation.DSMT4" ShapeID="_x0000_i1568" DrawAspect="Content" ObjectID="_1686769340" r:id="rId10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cường độ của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85" w:dyaOrig="420" w14:anchorId="21C03910">
                <v:shape id="_x0000_i1569" type="#_x0000_t75" style="width:14.25pt;height:21pt" o:ole="">
                  <v:imagedata r:id="rId1092" o:title=""/>
                </v:shape>
                <o:OLEObject Type="Embed" ProgID="Equation.DSMT4" ShapeID="_x0000_i1569" DrawAspect="Content" ObjectID="_1686769341" r:id="rId1093"/>
              </w:object>
            </w:r>
          </w:p>
          <w:p w14:paraId="36210C1E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sz w:val="24"/>
                <w:szCs w:val="24"/>
              </w:rPr>
              <w:t>là:</w:t>
            </w:r>
          </w:p>
          <w:p w14:paraId="2CDAAE4C" w14:textId="13EB880B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795" w:dyaOrig="405" w14:anchorId="6659E5BD">
                <v:shape id="_x0000_i1570" type="#_x0000_t75" style="width:39.75pt;height:20.25pt" o:ole="">
                  <v:imagedata r:id="rId1094" o:title=""/>
                </v:shape>
                <o:OLEObject Type="Embed" ProgID="Equation.DSMT4" ShapeID="_x0000_i1570" DrawAspect="Content" ObjectID="_1686769342" r:id="rId109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915" w:dyaOrig="405" w14:anchorId="21CF7614">
                <v:shape id="_x0000_i1571" type="#_x0000_t75" style="width:45.75pt;height:20.25pt" o:ole="">
                  <v:imagedata r:id="rId1096" o:title=""/>
                </v:shape>
                <o:OLEObject Type="Embed" ProgID="Equation.DSMT4" ShapeID="_x0000_i1571" DrawAspect="Content" ObjectID="_1686769343" r:id="rId109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95" w:dyaOrig="375" w14:anchorId="2EF19EC1">
                <v:shape id="_x0000_i1572" type="#_x0000_t75" style="width:39.75pt;height:18.75pt" o:ole="">
                  <v:imagedata r:id="rId1098" o:title=""/>
                </v:shape>
                <o:OLEObject Type="Embed" ProgID="Equation.DSMT4" ShapeID="_x0000_i1572" DrawAspect="Content" ObjectID="_1686769344" r:id="rId109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15" w:dyaOrig="375" w14:anchorId="06642284">
                <v:shape id="_x0000_i1573" type="#_x0000_t75" style="width:45.75pt;height:18.75pt" o:ole="">
                  <v:imagedata r:id="rId1100" o:title=""/>
                </v:shape>
                <o:OLEObject Type="Embed" ProgID="Equation.DSMT4" ShapeID="_x0000_i1573" DrawAspect="Content" ObjectID="_1686769345" r:id="rId110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5D5374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576BAD" w14:textId="77777777" w:rsidR="006742E6" w:rsidRPr="00020BA6" w:rsidRDefault="006742E6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3595B4A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B18E44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4A8CD19B">
                <v:shape id="_x0000_i1574" type="#_x0000_t75" style="width:36.75pt;height:14.25pt" o:ole="">
                  <v:imagedata r:id="rId1102" o:title=""/>
                </v:shape>
                <o:OLEObject Type="Embed" ProgID="Equation.DSMT4" ShapeID="_x0000_i1574" DrawAspect="Content" ObjectID="_1686769346" r:id="rId110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1752153B">
                <v:shape id="_x0000_i1575" type="#_x0000_t75" style="width:12pt;height:14.25pt" o:ole="">
                  <v:imagedata r:id="rId1104" o:title=""/>
                </v:shape>
                <o:OLEObject Type="Embed" ProgID="Equation.DSMT4" ShapeID="_x0000_i1575" DrawAspect="Content" ObjectID="_1686769347" r:id="rId11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85" w14:anchorId="43053DD1">
                <v:shape id="_x0000_i1576" type="#_x0000_t75" style="width:15pt;height:14.25pt" o:ole="">
                  <v:imagedata r:id="rId1106" o:title=""/>
                </v:shape>
                <o:OLEObject Type="Embed" ProgID="Equation.DSMT4" ShapeID="_x0000_i1576" DrawAspect="Content" ObjectID="_1686769348" r:id="rId11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90" w:dyaOrig="345" w14:anchorId="3B215C68">
                <v:shape id="_x0000_i1577" type="#_x0000_t75" style="width:49.5pt;height:17.25pt" o:ole="">
                  <v:imagedata r:id="rId1108" o:title=""/>
                </v:shape>
                <o:OLEObject Type="Embed" ProgID="Equation.DSMT4" ShapeID="_x0000_i1577" DrawAspect="Content" ObjectID="_1686769349" r:id="rId110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3AB9A07" w14:textId="136D67C4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45" w:dyaOrig="660" w14:anchorId="09E2E7B0">
                <v:shape id="_x0000_i1578" type="#_x0000_t75" style="width:32.25pt;height:33pt" o:ole="">
                  <v:imagedata r:id="rId1110" o:title=""/>
                </v:shape>
                <o:OLEObject Type="Embed" ProgID="Equation.DSMT4" ShapeID="_x0000_i1578" DrawAspect="Content" ObjectID="_1686769350" r:id="rId111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00" w:dyaOrig="360" w14:anchorId="60DEFF9C">
                <v:shape id="_x0000_i1579" type="#_x0000_t75" style="width:30pt;height:18pt" o:ole="">
                  <v:imagedata r:id="rId1112" o:title=""/>
                </v:shape>
                <o:OLEObject Type="Embed" ProgID="Equation.DSMT4" ShapeID="_x0000_i1579" DrawAspect="Content" ObjectID="_1686769351" r:id="rId111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6600F81C">
                <v:shape id="_x0000_i1580" type="#_x0000_t75" style="width:17.25pt;height:30.75pt" o:ole="">
                  <v:imagedata r:id="rId1114" o:title=""/>
                </v:shape>
                <o:OLEObject Type="Embed" ProgID="Equation.DSMT4" ShapeID="_x0000_i1580" DrawAspect="Content" ObjectID="_1686769352" r:id="rId111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495" w:dyaOrig="360" w14:anchorId="4E3B2E5A">
                <v:shape id="_x0000_i1581" type="#_x0000_t75" style="width:24.75pt;height:18pt" o:ole="">
                  <v:imagedata r:id="rId1116" o:title=""/>
                </v:shape>
                <o:OLEObject Type="Embed" ProgID="Equation.DSMT4" ShapeID="_x0000_i1581" DrawAspect="Content" ObjectID="_1686769353" r:id="rId111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940B16B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E33C85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6742E6" w:rsidRPr="00020BA6" w14:paraId="70D1C2CC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411C26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hai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500" w:dyaOrig="360" w14:anchorId="4F6E06EA">
                <v:shape id="_x0000_i1582" type="#_x0000_t75" style="width:75pt;height:18pt" o:ole="">
                  <v:imagedata r:id="rId1118" o:title=""/>
                </v:shape>
                <o:OLEObject Type="Embed" ProgID="Equation.DSMT4" ShapeID="_x0000_i1582" DrawAspect="Content" ObjectID="_1686769354" r:id="rId111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điểm đặt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4B0C1F24">
                <v:shape id="_x0000_i1583" type="#_x0000_t75" style="width:12pt;height:14.25pt" o:ole="">
                  <v:imagedata r:id="rId1120" o:title=""/>
                </v:shape>
                <o:OLEObject Type="Embed" ProgID="Equation.DSMT4" ShapeID="_x0000_i1583" DrawAspect="Content" ObjectID="_1686769355" r:id="rId112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tạo với nhau góc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90" w:dyaOrig="300" w14:anchorId="2B1383A4">
                <v:shape id="_x0000_i1584" type="#_x0000_t75" style="width:19.5pt;height:15pt" o:ole="">
                  <v:imagedata r:id="rId1122" o:title=""/>
                </v:shape>
                <o:OLEObject Type="Embed" ProgID="Equation.DSMT4" ShapeID="_x0000_i1584" DrawAspect="Content" ObjectID="_1686769356" r:id="rId112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Cường độ lực tổng hợp của hai lực đó bằng</w:t>
            </w:r>
          </w:p>
          <w:p w14:paraId="1BE1CCB3" w14:textId="174B8B0A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5" w:name="c21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30" w:dyaOrig="375" w14:anchorId="26AE0312">
                <v:shape id="_x0000_i1585" type="#_x0000_t75" style="width:46.5pt;height:18.75pt" o:ole="">
                  <v:imagedata r:id="rId1124" o:title=""/>
                </v:shape>
                <o:OLEObject Type="Embed" ProgID="Equation.DSMT4" ShapeID="_x0000_i1585" DrawAspect="Content" ObjectID="_1686769357" r:id="rId112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6" w:name="c21b"/>
            <w:bookmarkEnd w:id="11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7CB890DE">
                <v:shape id="_x0000_i1586" type="#_x0000_t75" style="width:41.25pt;height:18.75pt" o:ole="">
                  <v:imagedata r:id="rId1126" o:title=""/>
                </v:shape>
                <o:OLEObject Type="Embed" ProgID="Equation.DSMT4" ShapeID="_x0000_i1586" DrawAspect="Content" ObjectID="_1686769358" r:id="rId112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7" w:name="c21c"/>
            <w:bookmarkEnd w:id="116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45" w:dyaOrig="375" w14:anchorId="4F9A91DA">
                <v:shape id="_x0000_i1587" type="#_x0000_t75" style="width:47.25pt;height:18.75pt" o:ole="">
                  <v:imagedata r:id="rId1128" o:title=""/>
                </v:shape>
                <o:OLEObject Type="Embed" ProgID="Equation.DSMT4" ShapeID="_x0000_i1587" DrawAspect="Content" ObjectID="_1686769359" r:id="rId112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8" w:name="c21d"/>
            <w:bookmarkEnd w:id="117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77DA461D">
                <v:shape id="_x0000_i1588" type="#_x0000_t75" style="width:41.25pt;height:18.75pt" o:ole="">
                  <v:imagedata r:id="rId1130" o:title=""/>
                </v:shape>
                <o:OLEObject Type="Embed" ProgID="Equation.DSMT4" ShapeID="_x0000_i1588" DrawAspect="Content" ObjectID="_1686769360" r:id="rId113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18"/>
          <w:p w14:paraId="4076C246" w14:textId="77777777" w:rsidR="006742E6" w:rsidRPr="00020BA6" w:rsidRDefault="006742E6" w:rsidP="00EC13D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07C9B4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7B47B861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2B0618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0BC0B249">
                <v:shape id="_x0000_i1589" type="#_x0000_t75" style="width:28.5pt;height:13.5pt" o:ole="">
                  <v:imagedata r:id="rId1132" o:title=""/>
                </v:shape>
                <o:OLEObject Type="Embed" ProgID="Equation.DSMT4" ShapeID="_x0000_i1589" DrawAspect="Content" ObjectID="_1686769361" r:id="rId113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7A8455C9">
                <v:shape id="_x0000_i1590" type="#_x0000_t75" style="width:9.75pt;height:10.5pt" o:ole="">
                  <v:imagedata r:id="rId1134" o:title=""/>
                </v:shape>
                <o:OLEObject Type="Embed" ProgID="Equation.DSMT4" ShapeID="_x0000_i1590" DrawAspect="Content" ObjectID="_1686769362" r:id="rId113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30" w:dyaOrig="330" w14:anchorId="41DBF3DC">
                <v:shape id="_x0000_i1591" type="#_x0000_t75" style="width:46.5pt;height:16.5pt" o:ole="">
                  <v:imagedata r:id="rId1136" o:title=""/>
                </v:shape>
                <o:OLEObject Type="Embed" ProgID="Equation.DSMT4" ShapeID="_x0000_i1591" DrawAspect="Content" ObjectID="_1686769363" r:id="rId113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F959578" w14:textId="4D0D31A3" w:rsidR="006742E6" w:rsidRPr="00020BA6" w:rsidRDefault="006742E6" w:rsidP="00EC13D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9" w:name="c23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10" w14:anchorId="2E2711DE">
                <v:shape id="_x0000_i1592" type="#_x0000_t75" style="width:9.75pt;height:10.5pt" o:ole="">
                  <v:imagedata r:id="rId1138" o:title=""/>
                </v:shape>
                <o:OLEObject Type="Embed" ProgID="Equation.DSMT4" ShapeID="_x0000_i1592" DrawAspect="Content" ObjectID="_1686769364" r:id="rId1139"/>
              </w:object>
            </w:r>
            <w:bookmarkStart w:id="120" w:name="c23b"/>
            <w:bookmarkEnd w:id="119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70" w14:anchorId="2BE54E69">
                <v:shape id="_x0000_i1593" type="#_x0000_t75" style="width:9.75pt;height:13.5pt" o:ole="">
                  <v:imagedata r:id="rId1140" o:title=""/>
                </v:shape>
                <o:OLEObject Type="Embed" ProgID="Equation.DSMT4" ShapeID="_x0000_i1593" DrawAspect="Content" ObjectID="_1686769365" r:id="rId1141"/>
              </w:object>
            </w:r>
            <w:bookmarkStart w:id="121" w:name="c23c"/>
            <w:bookmarkEnd w:id="120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10" w:dyaOrig="330" w14:anchorId="16FDE70B">
                <v:shape id="_x0000_i1594" type="#_x0000_t75" style="width:25.5pt;height:16.5pt" o:ole="">
                  <v:imagedata r:id="rId1142" o:title=""/>
                </v:shape>
                <o:OLEObject Type="Embed" ProgID="Equation.DSMT4" ShapeID="_x0000_i1594" DrawAspect="Content" ObjectID="_1686769366" r:id="rId1143"/>
              </w:object>
            </w:r>
            <w:bookmarkStart w:id="122" w:name="c23d"/>
            <w:bookmarkEnd w:id="121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70" w14:anchorId="25953CC2">
                <v:shape id="_x0000_i1595" type="#_x0000_t75" style="width:15.75pt;height:13.5pt" o:ole="">
                  <v:imagedata r:id="rId1144" o:title=""/>
                </v:shape>
                <o:OLEObject Type="Embed" ProgID="Equation.DSMT4" ShapeID="_x0000_i1595" DrawAspect="Content" ObjectID="_1686769367" r:id="rId1145"/>
              </w:object>
            </w:r>
          </w:p>
          <w:bookmarkEnd w:id="122"/>
          <w:p w14:paraId="4893F2C3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D4F855" w14:textId="77777777" w:rsidR="006742E6" w:rsidRPr="00020BA6" w:rsidRDefault="006742E6" w:rsidP="00EC13D0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39677238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7969D6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694894F2">
                <v:shape id="_x0000_i1596" type="#_x0000_t75" style="width:28.5pt;height:13.5pt" o:ole="">
                  <v:imagedata r:id="rId1146" o:title=""/>
                </v:shape>
                <o:OLEObject Type="Embed" ProgID="Equation.DSMT4" ShapeID="_x0000_i1596" DrawAspect="Content" ObjectID="_1686769368" r:id="rId114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145" w:dyaOrig="480" w14:anchorId="20870A24">
                <v:shape id="_x0000_i1597" type="#_x0000_t75" style="width:107.25pt;height:24pt" o:ole="">
                  <v:imagedata r:id="rId1148" o:title=""/>
                </v:shape>
                <o:OLEObject Type="Embed" ProgID="Equation.DSMT4" ShapeID="_x0000_i1597" DrawAspect="Content" ObjectID="_1686769369" r:id="rId114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1DDEF51" w14:textId="54875E2E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3" w:name="c24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779CD513">
                <v:shape id="_x0000_i1598" type="#_x0000_t75" style="width:28.5pt;height:13.5pt" o:ole="">
                  <v:imagedata r:id="rId1150" o:title=""/>
                </v:shape>
                <o:OLEObject Type="Embed" ProgID="Equation.DSMT4" ShapeID="_x0000_i1598" DrawAspect="Content" ObjectID="_1686769370" r:id="rId11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cân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56A73D7A">
                <v:shape id="_x0000_i1599" type="#_x0000_t75" style="width:12pt;height:13.5pt" o:ole="">
                  <v:imagedata r:id="rId1152" o:title=""/>
                </v:shape>
                <o:OLEObject Type="Embed" ProgID="Equation.DSMT4" ShapeID="_x0000_i1599" DrawAspect="Content" ObjectID="_1686769371" r:id="rId115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32AF3A" w14:textId="78B35C1C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4" w:name="c24b"/>
            <w:bookmarkEnd w:id="123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68EE49A9">
                <v:shape id="_x0000_i1600" type="#_x0000_t75" style="width:28.5pt;height:13.5pt" o:ole="">
                  <v:imagedata r:id="rId1154" o:title=""/>
                </v:shape>
                <o:OLEObject Type="Embed" ProgID="Equation.DSMT4" ShapeID="_x0000_i1600" DrawAspect="Content" ObjectID="_1686769372" r:id="rId115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188CB828">
                <v:shape id="_x0000_i1601" type="#_x0000_t75" style="width:12pt;height:13.5pt" o:ole="">
                  <v:imagedata r:id="rId1156" o:title=""/>
                </v:shape>
                <o:OLEObject Type="Embed" ProgID="Equation.DSMT4" ShapeID="_x0000_i1601" DrawAspect="Content" ObjectID="_1686769373" r:id="rId115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78EB68" w14:textId="19CC634D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5" w:name="c24c"/>
            <w:bookmarkEnd w:id="124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69818F40">
                <v:shape id="_x0000_i1602" type="#_x0000_t75" style="width:28.5pt;height:13.5pt" o:ole="">
                  <v:imagedata r:id="rId1158" o:title=""/>
                </v:shape>
                <o:OLEObject Type="Embed" ProgID="Equation.DSMT4" ShapeID="_x0000_i1602" DrawAspect="Content" ObjectID="_1686769374" r:id="rId115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2A617759">
                <v:shape id="_x0000_i1603" type="#_x0000_t75" style="width:12pt;height:13.5pt" o:ole="">
                  <v:imagedata r:id="rId1160" o:title=""/>
                </v:shape>
                <o:OLEObject Type="Embed" ProgID="Equation.DSMT4" ShapeID="_x0000_i1603" DrawAspect="Content" ObjectID="_1686769375" r:id="rId116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EBDC7C" w14:textId="3346847B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6" w:name="c24d"/>
            <w:bookmarkEnd w:id="125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782C56CA">
                <v:shape id="_x0000_i1604" type="#_x0000_t75" style="width:28.5pt;height:13.5pt" o:ole="">
                  <v:imagedata r:id="rId1162" o:title=""/>
                </v:shape>
                <o:OLEObject Type="Embed" ProgID="Equation.DSMT4" ShapeID="_x0000_i1604" DrawAspect="Content" ObjectID="_1686769376" r:id="rId116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580A6BD5">
                <v:shape id="_x0000_i1605" type="#_x0000_t75" style="width:12pt;height:13.5pt" o:ole="">
                  <v:imagedata r:id="rId1164" o:title=""/>
                </v:shape>
                <o:OLEObject Type="Embed" ProgID="Equation.DSMT4" ShapeID="_x0000_i1605" DrawAspect="Content" ObjectID="_1686769377" r:id="rId116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6"/>
          <w:p w14:paraId="65764382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08B07E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47A7912D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959AC5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24: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20" w:dyaOrig="270" w14:anchorId="22D7AC50">
                <v:shape id="_x0000_i1606" type="#_x0000_t75" style="width:36pt;height:13.5pt" o:ole="">
                  <v:imagedata r:id="rId1166" o:title=""/>
                </v:shape>
                <o:OLEObject Type="Embed" ProgID="Equation.DSMT4" ShapeID="_x0000_i1606" DrawAspect="Content" ObjectID="_1686769378" r:id="rId116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240" w:dyaOrig="270" w14:anchorId="46FA3C0C">
                <v:shape id="_x0000_i1607" type="#_x0000_t75" style="width:12pt;height:13.5pt" o:ole="">
                  <v:imagedata r:id="rId1168" o:title=""/>
                </v:shape>
                <o:OLEObject Type="Embed" ProgID="Equation.DSMT4" ShapeID="_x0000_i1607" DrawAspect="Content" ObjectID="_1686769379" r:id="rId116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giao điểm hai đường chéo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435" w:dyaOrig="240" w14:anchorId="08DE810A">
                <v:shape id="_x0000_i1608" type="#_x0000_t75" style="width:21.75pt;height:12pt" o:ole="">
                  <v:imagedata r:id="rId1170" o:title=""/>
                </v:shape>
                <o:OLEObject Type="Embed" ProgID="Equation.DSMT4" ShapeID="_x0000_i1608" DrawAspect="Content" ObjectID="_1686769380" r:id="rId117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420" w:dyaOrig="270" w14:anchorId="5B090697">
                <v:shape id="_x0000_i1609" type="#_x0000_t75" style="width:21pt;height:13.5pt" o:ole="">
                  <v:imagedata r:id="rId1172" o:title=""/>
                </v:shape>
                <o:OLEObject Type="Embed" ProgID="Equation.DSMT4" ShapeID="_x0000_i1609" DrawAspect="Content" ObjectID="_1686769381" r:id="rId117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330" w:dyaOrig="240" w14:anchorId="044EC446">
                <v:shape id="_x0000_i1610" type="#_x0000_t75" style="width:16.5pt;height:12pt" o:ole="">
                  <v:imagedata r:id="rId1174" o:title=""/>
                </v:shape>
                <o:OLEObject Type="Embed" ProgID="Equation.DSMT4" ShapeID="_x0000_i1610" DrawAspect="Content" ObjectID="_1686769382" r:id="rId117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điểm thỏa mãn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30" w14:anchorId="5CCC56BE">
                <v:shape id="_x0000_i1611" type="#_x0000_t75" style="width:81.75pt;height:16.5pt" o:ole="">
                  <v:imagedata r:id="rId1176" o:title=""/>
                </v:shape>
                <o:OLEObject Type="Embed" ProgID="Equation.DSMT4" ShapeID="_x0000_i1611" DrawAspect="Content" ObjectID="_1686769383" r:id="rId117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 Mệnh đề nào dưới đây đúng?</w:t>
            </w:r>
          </w:p>
          <w:p w14:paraId="165F5BE6" w14:textId="66C42F63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7" w:name="c25a"/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522EAFD5" wp14:editId="641C5B83">
                  <wp:extent cx="189865" cy="129540"/>
                  <wp:effectExtent l="0" t="0" r="0" b="381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đối xứng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2628A266">
                <v:shape id="_x0000_i1612" type="#_x0000_t75" style="width:12pt;height:13.5pt" o:ole="">
                  <v:imagedata r:id="rId1179" o:title=""/>
                </v:shape>
                <o:OLEObject Type="Embed" ProgID="Equation.DSMT4" ShapeID="_x0000_i1612" DrawAspect="Content" ObjectID="_1686769384" r:id="rId11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40" w14:anchorId="7FEAE1B1">
                <v:shape id="_x0000_i1613" type="#_x0000_t75" style="width:12pt;height:12pt" o:ole="">
                  <v:imagedata r:id="rId1181" o:title=""/>
                </v:shape>
                <o:OLEObject Type="Embed" ProgID="Equation.DSMT4" ShapeID="_x0000_i1613" DrawAspect="Content" ObjectID="_1686769385" r:id="rId11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63554258" w14:textId="2ECD3A04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8" w:name="c25b"/>
            <w:bookmarkEnd w:id="127"/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2EEFA854" wp14:editId="3B195C08">
                  <wp:extent cx="189865" cy="129540"/>
                  <wp:effectExtent l="0" t="0" r="0" b="381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là trung điểm của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70" w14:anchorId="70E13DCE">
                <v:shape id="_x0000_i1614" type="#_x0000_t75" style="width:21pt;height:13.5pt" o:ole="">
                  <v:imagedata r:id="rId1183" o:title=""/>
                </v:shape>
                <o:OLEObject Type="Embed" ProgID="Equation.DSMT4" ShapeID="_x0000_i1614" DrawAspect="Content" ObjectID="_1686769386" r:id="rId11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8DF2839" w14:textId="558F34BA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9" w:name="c25c"/>
            <w:bookmarkEnd w:id="128"/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56EC7D9D" wp14:editId="499BE0A7">
                  <wp:extent cx="189865" cy="129540"/>
                  <wp:effectExtent l="0" t="0" r="0" b="3810"/>
                  <wp:docPr id="511" name="Picture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đối xứng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0C0D0771">
                <v:shape id="_x0000_i1615" type="#_x0000_t75" style="width:12pt;height:13.5pt" o:ole="">
                  <v:imagedata r:id="rId1185" o:title=""/>
                </v:shape>
                <o:OLEObject Type="Embed" ProgID="Equation.DSMT4" ShapeID="_x0000_i1615" DrawAspect="Content" ObjectID="_1686769387" r:id="rId1186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70" w:dyaOrig="240" w14:anchorId="6AE33A69">
                <v:shape id="_x0000_i1616" type="#_x0000_t75" style="width:13.5pt;height:12pt" o:ole="">
                  <v:imagedata r:id="rId1187" o:title=""/>
                </v:shape>
                <o:OLEObject Type="Embed" ProgID="Equation.DSMT4" ShapeID="_x0000_i1616" DrawAspect="Content" ObjectID="_1686769388" r:id="rId11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0416EF06" w14:textId="59E678B9" w:rsidR="006742E6" w:rsidRPr="00020BA6" w:rsidRDefault="006742E6" w:rsidP="00EC13D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30" w:name="c25d"/>
            <w:bookmarkEnd w:id="129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330" w:dyaOrig="240" w14:anchorId="2A44CF79">
                <v:shape id="_x0000_i1617" type="#_x0000_t75" style="width:16.5pt;height:12pt" o:ole="">
                  <v:imagedata r:id="rId1189" o:title=""/>
                </v:shape>
                <o:OLEObject Type="Embed" ProgID="Equation.DSMT4" ShapeID="_x0000_i1617" DrawAspect="Content" ObjectID="_1686769389" r:id="rId11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đối xứng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2CD81C37">
                <v:shape id="_x0000_i1618" type="#_x0000_t75" style="width:12pt;height:13.5pt" o:ole="">
                  <v:imagedata r:id="rId1191" o:title=""/>
                </v:shape>
                <o:OLEObject Type="Embed" ProgID="Equation.DSMT4" ShapeID="_x0000_i1618" DrawAspect="Content" ObjectID="_1686769390" r:id="rId1192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240" w:dyaOrig="240" w14:anchorId="79BF39DA">
                <v:shape id="_x0000_i1619" type="#_x0000_t75" style="width:12pt;height:12pt" o:ole="">
                  <v:imagedata r:id="rId1193" o:title=""/>
                </v:shape>
                <o:OLEObject Type="Embed" ProgID="Equation.DSMT4" ShapeID="_x0000_i1619" DrawAspect="Content" ObjectID="_1686769391" r:id="rId11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30"/>
          <w:p w14:paraId="7EDC6443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FF492F" w14:textId="77777777" w:rsidR="006742E6" w:rsidRPr="00020BA6" w:rsidRDefault="006742E6" w:rsidP="00EC13D0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6742E6" w:rsidRPr="00020BA6" w14:paraId="40F00C6C" w14:textId="77777777" w:rsidTr="00F94ED9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7943EB" w14:textId="77777777" w:rsidR="006742E6" w:rsidRPr="00020BA6" w:rsidRDefault="006742E6" w:rsidP="00EC13D0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0" w:dyaOrig="260" w14:anchorId="381B5229">
                <v:shape id="_x0000_i1620" type="#_x0000_t75" style="width:19.5pt;height:12.75pt" o:ole="">
                  <v:imagedata r:id="rId1195" o:title=""/>
                </v:shape>
                <o:OLEObject Type="Embed" ProgID="Equation.DSMT4" ShapeID="_x0000_i1620" DrawAspect="Content" ObjectID="_1686769392" r:id="rId11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0B2BD360">
                <v:shape id="_x0000_i1621" type="#_x0000_t75" style="width:10.5pt;height:12.75pt" o:ole="">
                  <v:imagedata r:id="rId1197" o:title=""/>
                </v:shape>
                <o:OLEObject Type="Embed" ProgID="Equation.DSMT4" ShapeID="_x0000_i1621" DrawAspect="Content" ObjectID="_1686769393" r:id="rId11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40" w:dyaOrig="340" w14:anchorId="2B58D39B">
                <v:shape id="_x0000_i1622" type="#_x0000_t75" style="width:67.5pt;height:17.25pt" o:ole="">
                  <v:imagedata r:id="rId1199" o:title=""/>
                </v:shape>
                <o:OLEObject Type="Embed" ProgID="Equation.DSMT4" ShapeID="_x0000_i1622" DrawAspect="Content" ObjectID="_1686769394" r:id="rId12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tỷ số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40" w:dyaOrig="620" w14:anchorId="09BAB0F6">
                <v:shape id="_x0000_i1623" type="#_x0000_t75" style="width:21.75pt;height:31.5pt" o:ole="">
                  <v:imagedata r:id="rId1201" o:title=""/>
                </v:shape>
                <o:OLEObject Type="Embed" ProgID="Equation.DSMT4" ShapeID="_x0000_i1623" DrawAspect="Content" ObjectID="_1686769395" r:id="rId12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12F3650" w14:textId="47CAB29E" w:rsidR="006742E6" w:rsidRPr="00020BA6" w:rsidRDefault="006742E6" w:rsidP="00EC13D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31" w:name="c26a"/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5A238410">
                <v:shape id="_x0000_i1624" type="#_x0000_t75" style="width:40.5pt;height:31.5pt" o:ole="">
                  <v:imagedata r:id="rId1203" o:title=""/>
                </v:shape>
                <o:OLEObject Type="Embed" ProgID="Equation.DSMT4" ShapeID="_x0000_i1624" DrawAspect="Content" ObjectID="_1686769396" r:id="rId1204"/>
              </w:object>
            </w:r>
            <w:bookmarkStart w:id="132" w:name="c26b"/>
            <w:bookmarkEnd w:id="131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1F8E4A95">
                <v:shape id="_x0000_i1625" type="#_x0000_t75" style="width:40.5pt;height:31.5pt" o:ole="">
                  <v:imagedata r:id="rId1205" o:title=""/>
                </v:shape>
                <o:OLEObject Type="Embed" ProgID="Equation.DSMT4" ShapeID="_x0000_i1625" DrawAspect="Content" ObjectID="_1686769397" r:id="rId1206"/>
              </w:object>
            </w:r>
            <w:bookmarkStart w:id="133" w:name="c26c"/>
            <w:bookmarkEnd w:id="132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30CFF7C4">
                <v:shape id="_x0000_i1626" type="#_x0000_t75" style="width:40.5pt;height:31.5pt" o:ole="">
                  <v:imagedata r:id="rId1207" o:title=""/>
                </v:shape>
                <o:OLEObject Type="Embed" ProgID="Equation.DSMT4" ShapeID="_x0000_i1626" DrawAspect="Content" ObjectID="_1686769398" r:id="rId1208"/>
              </w:object>
            </w:r>
            <w:bookmarkStart w:id="134" w:name="c26d"/>
            <w:bookmarkEnd w:id="133"/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="00EC13D0"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="00EC13D0"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3560F88A">
                <v:shape id="_x0000_i1627" type="#_x0000_t75" style="width:40.5pt;height:31.5pt" o:ole="">
                  <v:imagedata r:id="rId1209" o:title=""/>
                </v:shape>
                <o:OLEObject Type="Embed" ProgID="Equation.DSMT4" ShapeID="_x0000_i1627" DrawAspect="Content" ObjectID="_1686769399" r:id="rId1210"/>
              </w:object>
            </w:r>
          </w:p>
          <w:bookmarkEnd w:id="134"/>
          <w:p w14:paraId="0B43476D" w14:textId="77777777" w:rsidR="006742E6" w:rsidRPr="00020BA6" w:rsidRDefault="006742E6" w:rsidP="00EC13D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17D917" w14:textId="77777777" w:rsidR="006742E6" w:rsidRPr="00020BA6" w:rsidRDefault="006742E6" w:rsidP="00EC13D0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8691FB2" w14:textId="651AF95F" w:rsidR="00A23318" w:rsidRPr="00020BA6" w:rsidRDefault="00A23318" w:rsidP="00EC13D0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</w:p>
    <w:p w14:paraId="4B61DDF1" w14:textId="5F1D24E3" w:rsidR="00191A8C" w:rsidRPr="00020BA6" w:rsidRDefault="00191A8C" w:rsidP="00EC13D0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191A8C" w:rsidRPr="00020BA6" w:rsidSect="00713A0C">
      <w:headerReference w:type="default" r:id="rId1211"/>
      <w:footerReference w:type="default" r:id="rId1212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898C6F" w14:textId="77777777" w:rsidR="001A6ACB" w:rsidRDefault="001A6ACB" w:rsidP="0032639E">
      <w:pPr>
        <w:spacing w:after="0" w:line="240" w:lineRule="auto"/>
      </w:pPr>
      <w:r>
        <w:separator/>
      </w:r>
    </w:p>
  </w:endnote>
  <w:endnote w:type="continuationSeparator" w:id="0">
    <w:p w14:paraId="4D4A236A" w14:textId="77777777" w:rsidR="001A6ACB" w:rsidRDefault="001A6AC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1E8BC56D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63B8C7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884D7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C45390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3FE8C5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42575EFC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470823B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AE203D1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ABDA47A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92460F" w14:textId="77777777" w:rsidR="001A6ACB" w:rsidRDefault="001A6ACB" w:rsidP="0032639E">
      <w:pPr>
        <w:spacing w:after="0" w:line="240" w:lineRule="auto"/>
      </w:pPr>
      <w:r>
        <w:separator/>
      </w:r>
    </w:p>
  </w:footnote>
  <w:footnote w:type="continuationSeparator" w:id="0">
    <w:p w14:paraId="3E636173" w14:textId="77777777" w:rsidR="001A6ACB" w:rsidRDefault="001A6AC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6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1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5C6B253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265471"/>
    <w:multiLevelType w:val="hybridMultilevel"/>
    <w:tmpl w:val="9E56EAB4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97012"/>
    <w:multiLevelType w:val="hybridMultilevel"/>
    <w:tmpl w:val="44B8B5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C07301"/>
    <w:multiLevelType w:val="hybridMultilevel"/>
    <w:tmpl w:val="81FAFC3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DA4E11"/>
    <w:multiLevelType w:val="hybridMultilevel"/>
    <w:tmpl w:val="36E65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981B86"/>
    <w:multiLevelType w:val="hybridMultilevel"/>
    <w:tmpl w:val="08448A6C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614097"/>
    <w:multiLevelType w:val="hybridMultilevel"/>
    <w:tmpl w:val="C7160DAE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775D42"/>
    <w:multiLevelType w:val="hybridMultilevel"/>
    <w:tmpl w:val="8D208C4E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06367F"/>
    <w:multiLevelType w:val="hybridMultilevel"/>
    <w:tmpl w:val="D89EB2BA"/>
    <w:lvl w:ilvl="0" w:tplc="199AAE70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D42517A"/>
    <w:multiLevelType w:val="hybridMultilevel"/>
    <w:tmpl w:val="FBC8BF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B45108"/>
    <w:multiLevelType w:val="hybridMultilevel"/>
    <w:tmpl w:val="B20E3298"/>
    <w:lvl w:ilvl="0" w:tplc="879A93DC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1" w15:restartNumberingAfterBreak="0">
    <w:nsid w:val="503F3C27"/>
    <w:multiLevelType w:val="hybridMultilevel"/>
    <w:tmpl w:val="38440FA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color w:val="0000CC"/>
      </w:rPr>
    </w:lvl>
    <w:lvl w:ilvl="1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7E3320"/>
    <w:multiLevelType w:val="hybridMultilevel"/>
    <w:tmpl w:val="24646B5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1E623F"/>
    <w:multiLevelType w:val="hybridMultilevel"/>
    <w:tmpl w:val="9C6E9BC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E53172"/>
    <w:multiLevelType w:val="hybridMultilevel"/>
    <w:tmpl w:val="E1F2ABFA"/>
    <w:lvl w:ilvl="0" w:tplc="53A43BB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0D0535"/>
    <w:multiLevelType w:val="hybridMultilevel"/>
    <w:tmpl w:val="E24034B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D61A4B"/>
    <w:multiLevelType w:val="hybridMultilevel"/>
    <w:tmpl w:val="E63ABC86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3"/>
  </w:num>
  <w:num w:numId="3">
    <w:abstractNumId w:val="12"/>
  </w:num>
  <w:num w:numId="4">
    <w:abstractNumId w:val="17"/>
  </w:num>
  <w:num w:numId="5">
    <w:abstractNumId w:val="11"/>
  </w:num>
  <w:num w:numId="6">
    <w:abstractNumId w:val="2"/>
  </w:num>
  <w:num w:numId="7">
    <w:abstractNumId w:val="15"/>
  </w:num>
  <w:num w:numId="8">
    <w:abstractNumId w:val="3"/>
  </w:num>
  <w:num w:numId="9">
    <w:abstractNumId w:val="10"/>
  </w:num>
  <w:num w:numId="10">
    <w:abstractNumId w:val="9"/>
  </w:num>
  <w:num w:numId="11">
    <w:abstractNumId w:val="1"/>
  </w:num>
  <w:num w:numId="12">
    <w:abstractNumId w:val="7"/>
  </w:num>
  <w:num w:numId="13">
    <w:abstractNumId w:val="8"/>
  </w:num>
  <w:num w:numId="14">
    <w:abstractNumId w:val="14"/>
  </w:num>
  <w:num w:numId="15">
    <w:abstractNumId w:val="4"/>
  </w:num>
  <w:num w:numId="16">
    <w:abstractNumId w:val="6"/>
  </w:num>
  <w:num w:numId="17">
    <w:abstractNumId w:val="0"/>
  </w:num>
  <w:num w:numId="18">
    <w:abstractNumId w:val="18"/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0BA6"/>
    <w:rsid w:val="00022DE1"/>
    <w:rsid w:val="000346C2"/>
    <w:rsid w:val="00036442"/>
    <w:rsid w:val="00046D1E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0D85"/>
    <w:rsid w:val="000E1D60"/>
    <w:rsid w:val="00107110"/>
    <w:rsid w:val="00115773"/>
    <w:rsid w:val="00122502"/>
    <w:rsid w:val="00131218"/>
    <w:rsid w:val="0014637E"/>
    <w:rsid w:val="001468DF"/>
    <w:rsid w:val="0015526B"/>
    <w:rsid w:val="001601D8"/>
    <w:rsid w:val="001611D6"/>
    <w:rsid w:val="00162692"/>
    <w:rsid w:val="0016598F"/>
    <w:rsid w:val="001748AA"/>
    <w:rsid w:val="001748F1"/>
    <w:rsid w:val="00182E86"/>
    <w:rsid w:val="00190F37"/>
    <w:rsid w:val="00191A8C"/>
    <w:rsid w:val="001949E3"/>
    <w:rsid w:val="00195FF0"/>
    <w:rsid w:val="001A32EA"/>
    <w:rsid w:val="001A35F4"/>
    <w:rsid w:val="001A6ACB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41F53"/>
    <w:rsid w:val="0025282B"/>
    <w:rsid w:val="00270869"/>
    <w:rsid w:val="0028087F"/>
    <w:rsid w:val="002A40ED"/>
    <w:rsid w:val="002B1042"/>
    <w:rsid w:val="002B5E05"/>
    <w:rsid w:val="002D1A12"/>
    <w:rsid w:val="002E5BA3"/>
    <w:rsid w:val="002F0399"/>
    <w:rsid w:val="00300E04"/>
    <w:rsid w:val="00301A14"/>
    <w:rsid w:val="003051AA"/>
    <w:rsid w:val="00322E1A"/>
    <w:rsid w:val="003239E8"/>
    <w:rsid w:val="0032639E"/>
    <w:rsid w:val="00330683"/>
    <w:rsid w:val="00357FA3"/>
    <w:rsid w:val="00373D4D"/>
    <w:rsid w:val="00385CB0"/>
    <w:rsid w:val="003947A9"/>
    <w:rsid w:val="00396E63"/>
    <w:rsid w:val="003A077F"/>
    <w:rsid w:val="003C5D82"/>
    <w:rsid w:val="003D0C7F"/>
    <w:rsid w:val="003D49A2"/>
    <w:rsid w:val="003F1E66"/>
    <w:rsid w:val="003F5E66"/>
    <w:rsid w:val="004219D4"/>
    <w:rsid w:val="0042620E"/>
    <w:rsid w:val="00432F49"/>
    <w:rsid w:val="00433B15"/>
    <w:rsid w:val="00440247"/>
    <w:rsid w:val="0044425E"/>
    <w:rsid w:val="00460B37"/>
    <w:rsid w:val="0046180A"/>
    <w:rsid w:val="00465C3B"/>
    <w:rsid w:val="004A24A4"/>
    <w:rsid w:val="004A5B13"/>
    <w:rsid w:val="004B3B60"/>
    <w:rsid w:val="004C232E"/>
    <w:rsid w:val="004C3B41"/>
    <w:rsid w:val="004C56B6"/>
    <w:rsid w:val="004E63D1"/>
    <w:rsid w:val="004F4E04"/>
    <w:rsid w:val="00501A08"/>
    <w:rsid w:val="005079A7"/>
    <w:rsid w:val="005129D5"/>
    <w:rsid w:val="00535B2E"/>
    <w:rsid w:val="005436FA"/>
    <w:rsid w:val="00543F89"/>
    <w:rsid w:val="00547EDE"/>
    <w:rsid w:val="00560476"/>
    <w:rsid w:val="0056504D"/>
    <w:rsid w:val="005770E8"/>
    <w:rsid w:val="0058239D"/>
    <w:rsid w:val="00585611"/>
    <w:rsid w:val="0059092C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4DBE"/>
    <w:rsid w:val="00661AB0"/>
    <w:rsid w:val="006638C8"/>
    <w:rsid w:val="006742E6"/>
    <w:rsid w:val="00676008"/>
    <w:rsid w:val="006804BC"/>
    <w:rsid w:val="00683573"/>
    <w:rsid w:val="00696F05"/>
    <w:rsid w:val="00697065"/>
    <w:rsid w:val="006A059C"/>
    <w:rsid w:val="006A4235"/>
    <w:rsid w:val="006B3829"/>
    <w:rsid w:val="006C1AEE"/>
    <w:rsid w:val="006C5EA8"/>
    <w:rsid w:val="006C6B00"/>
    <w:rsid w:val="006D23D8"/>
    <w:rsid w:val="006E06CC"/>
    <w:rsid w:val="006E6CDF"/>
    <w:rsid w:val="006F01C1"/>
    <w:rsid w:val="006F1E6C"/>
    <w:rsid w:val="006F40AB"/>
    <w:rsid w:val="007117B6"/>
    <w:rsid w:val="00713A0C"/>
    <w:rsid w:val="00713C79"/>
    <w:rsid w:val="007303C3"/>
    <w:rsid w:val="0073482F"/>
    <w:rsid w:val="00744188"/>
    <w:rsid w:val="00751B81"/>
    <w:rsid w:val="00751DEA"/>
    <w:rsid w:val="00761AFE"/>
    <w:rsid w:val="00765122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658A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33BC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669"/>
    <w:rsid w:val="009619AC"/>
    <w:rsid w:val="00963DAE"/>
    <w:rsid w:val="00980B8E"/>
    <w:rsid w:val="00993994"/>
    <w:rsid w:val="009A633C"/>
    <w:rsid w:val="009B4CE0"/>
    <w:rsid w:val="009C3151"/>
    <w:rsid w:val="009C640E"/>
    <w:rsid w:val="009E41A3"/>
    <w:rsid w:val="009F53A9"/>
    <w:rsid w:val="00A028EA"/>
    <w:rsid w:val="00A0396E"/>
    <w:rsid w:val="00A105FE"/>
    <w:rsid w:val="00A23318"/>
    <w:rsid w:val="00A257A5"/>
    <w:rsid w:val="00A3698B"/>
    <w:rsid w:val="00A374D6"/>
    <w:rsid w:val="00A4075B"/>
    <w:rsid w:val="00A524A6"/>
    <w:rsid w:val="00A544BD"/>
    <w:rsid w:val="00A64C57"/>
    <w:rsid w:val="00A7301D"/>
    <w:rsid w:val="00A7693D"/>
    <w:rsid w:val="00A839C2"/>
    <w:rsid w:val="00A93EBB"/>
    <w:rsid w:val="00A96342"/>
    <w:rsid w:val="00A97B6C"/>
    <w:rsid w:val="00AD6FC2"/>
    <w:rsid w:val="00AE2F62"/>
    <w:rsid w:val="00AF24C9"/>
    <w:rsid w:val="00B06971"/>
    <w:rsid w:val="00B07CD6"/>
    <w:rsid w:val="00B1733D"/>
    <w:rsid w:val="00B344C4"/>
    <w:rsid w:val="00B36478"/>
    <w:rsid w:val="00B40FE1"/>
    <w:rsid w:val="00B50701"/>
    <w:rsid w:val="00B52447"/>
    <w:rsid w:val="00B619A8"/>
    <w:rsid w:val="00B619F5"/>
    <w:rsid w:val="00B64C6F"/>
    <w:rsid w:val="00B719EB"/>
    <w:rsid w:val="00B73CA2"/>
    <w:rsid w:val="00B85846"/>
    <w:rsid w:val="00B92A5C"/>
    <w:rsid w:val="00BB0466"/>
    <w:rsid w:val="00BB1BC2"/>
    <w:rsid w:val="00BC690F"/>
    <w:rsid w:val="00BD217B"/>
    <w:rsid w:val="00C04D89"/>
    <w:rsid w:val="00C11E0B"/>
    <w:rsid w:val="00C1207B"/>
    <w:rsid w:val="00C12161"/>
    <w:rsid w:val="00C1221F"/>
    <w:rsid w:val="00C15C08"/>
    <w:rsid w:val="00C20390"/>
    <w:rsid w:val="00C20D51"/>
    <w:rsid w:val="00C33335"/>
    <w:rsid w:val="00C4244D"/>
    <w:rsid w:val="00C47894"/>
    <w:rsid w:val="00C47D15"/>
    <w:rsid w:val="00C50E43"/>
    <w:rsid w:val="00C523E1"/>
    <w:rsid w:val="00C548EC"/>
    <w:rsid w:val="00C63E5E"/>
    <w:rsid w:val="00C753A9"/>
    <w:rsid w:val="00C966E1"/>
    <w:rsid w:val="00CA01C2"/>
    <w:rsid w:val="00CA1202"/>
    <w:rsid w:val="00CA2D21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35E87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E72AD"/>
    <w:rsid w:val="00DF09E7"/>
    <w:rsid w:val="00E07383"/>
    <w:rsid w:val="00E16942"/>
    <w:rsid w:val="00E20EF2"/>
    <w:rsid w:val="00E24929"/>
    <w:rsid w:val="00E43576"/>
    <w:rsid w:val="00E437D5"/>
    <w:rsid w:val="00E62F77"/>
    <w:rsid w:val="00E66FBE"/>
    <w:rsid w:val="00E67A42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B6C96"/>
    <w:rsid w:val="00EC13D0"/>
    <w:rsid w:val="00EC5D1C"/>
    <w:rsid w:val="00ED000C"/>
    <w:rsid w:val="00ED1E10"/>
    <w:rsid w:val="00EF227A"/>
    <w:rsid w:val="00EF47DA"/>
    <w:rsid w:val="00F27246"/>
    <w:rsid w:val="00F278AC"/>
    <w:rsid w:val="00F2792A"/>
    <w:rsid w:val="00F31104"/>
    <w:rsid w:val="00F42AEF"/>
    <w:rsid w:val="00F51E3F"/>
    <w:rsid w:val="00F60CD4"/>
    <w:rsid w:val="00F628EE"/>
    <w:rsid w:val="00F64434"/>
    <w:rsid w:val="00F65F1A"/>
    <w:rsid w:val="00F6659E"/>
    <w:rsid w:val="00F7038F"/>
    <w:rsid w:val="00F73828"/>
    <w:rsid w:val="00F74F32"/>
    <w:rsid w:val="00F8291B"/>
    <w:rsid w:val="00F94ED9"/>
    <w:rsid w:val="00F94F60"/>
    <w:rsid w:val="00FA0737"/>
    <w:rsid w:val="00FA0CB6"/>
    <w:rsid w:val="00FB0A8E"/>
    <w:rsid w:val="00FC7BD5"/>
    <w:rsid w:val="00FE56BE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9E8C350D-ED30-4351-8680-DE1A3D57F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Vnbnnidung">
    <w:name w:val="Văn bản nội dung"/>
    <w:basedOn w:val="Normal"/>
    <w:link w:val="Vnbnnidung0"/>
    <w:uiPriority w:val="99"/>
    <w:rsid w:val="000346C2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uiPriority w:val="99"/>
    <w:rsid w:val="000346C2"/>
    <w:rPr>
      <w:rFonts w:ascii="Times New Roman" w:eastAsia="Times New Roman" w:hAnsi="Times New Roman" w:cs="Times New Roman"/>
      <w:shd w:val="clear" w:color="auto" w:fill="FFFFFF"/>
      <w:lang w:val="vi-VN"/>
    </w:rPr>
  </w:style>
  <w:style w:type="paragraph" w:customStyle="1" w:styleId="msonormal0">
    <w:name w:val="msonormal"/>
    <w:basedOn w:val="Normal"/>
    <w:rsid w:val="006742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0.png"/><Relationship Id="rId170" Type="http://schemas.openxmlformats.org/officeDocument/2006/relationships/oleObject" Target="embeddings/oleObject89.bin"/><Relationship Id="rId268" Type="http://schemas.openxmlformats.org/officeDocument/2006/relationships/oleObject" Target="embeddings/oleObject138.bin"/><Relationship Id="rId475" Type="http://schemas.openxmlformats.org/officeDocument/2006/relationships/oleObject" Target="embeddings/oleObject245.bin"/><Relationship Id="rId682" Type="http://schemas.openxmlformats.org/officeDocument/2006/relationships/oleObject" Target="embeddings/oleObject364.bin"/><Relationship Id="rId128" Type="http://schemas.openxmlformats.org/officeDocument/2006/relationships/oleObject" Target="embeddings/oleObject64.bin"/><Relationship Id="rId335" Type="http://schemas.openxmlformats.org/officeDocument/2006/relationships/image" Target="media/image153.wmf"/><Relationship Id="rId542" Type="http://schemas.openxmlformats.org/officeDocument/2006/relationships/oleObject" Target="embeddings/oleObject292.bin"/><Relationship Id="rId987" Type="http://schemas.openxmlformats.org/officeDocument/2006/relationships/image" Target="media/image460.wmf"/><Relationship Id="rId1172" Type="http://schemas.openxmlformats.org/officeDocument/2006/relationships/image" Target="media/image553.wmf"/><Relationship Id="rId402" Type="http://schemas.openxmlformats.org/officeDocument/2006/relationships/image" Target="media/image183.wmf"/><Relationship Id="rId847" Type="http://schemas.openxmlformats.org/officeDocument/2006/relationships/image" Target="media/image391.wmf"/><Relationship Id="rId1032" Type="http://schemas.openxmlformats.org/officeDocument/2006/relationships/oleObject" Target="embeddings/oleObject539.bin"/><Relationship Id="rId707" Type="http://schemas.openxmlformats.org/officeDocument/2006/relationships/image" Target="media/image320.wmf"/><Relationship Id="rId914" Type="http://schemas.openxmlformats.org/officeDocument/2006/relationships/oleObject" Target="embeddings/oleObject480.bin"/><Relationship Id="rId43" Type="http://schemas.openxmlformats.org/officeDocument/2006/relationships/oleObject" Target="embeddings/oleObject12.bin"/><Relationship Id="rId192" Type="http://schemas.openxmlformats.org/officeDocument/2006/relationships/oleObject" Target="embeddings/oleObject100.bin"/><Relationship Id="rId497" Type="http://schemas.openxmlformats.org/officeDocument/2006/relationships/oleObject" Target="embeddings/oleObject259.bin"/><Relationship Id="rId357" Type="http://schemas.openxmlformats.org/officeDocument/2006/relationships/oleObject" Target="embeddings/oleObject183.bin"/><Relationship Id="rId1194" Type="http://schemas.openxmlformats.org/officeDocument/2006/relationships/oleObject" Target="embeddings/oleObject619.bin"/><Relationship Id="rId217" Type="http://schemas.openxmlformats.org/officeDocument/2006/relationships/image" Target="media/image94.wmf"/><Relationship Id="rId564" Type="http://schemas.openxmlformats.org/officeDocument/2006/relationships/oleObject" Target="embeddings/oleObject305.bin"/><Relationship Id="rId771" Type="http://schemas.openxmlformats.org/officeDocument/2006/relationships/oleObject" Target="embeddings/oleObject408.bin"/><Relationship Id="rId869" Type="http://schemas.openxmlformats.org/officeDocument/2006/relationships/image" Target="media/image402.wmf"/><Relationship Id="rId424" Type="http://schemas.openxmlformats.org/officeDocument/2006/relationships/image" Target="media/image194.wmf"/><Relationship Id="rId631" Type="http://schemas.openxmlformats.org/officeDocument/2006/relationships/image" Target="media/image282.wmf"/><Relationship Id="rId729" Type="http://schemas.openxmlformats.org/officeDocument/2006/relationships/image" Target="media/image331.wmf"/><Relationship Id="rId1054" Type="http://schemas.openxmlformats.org/officeDocument/2006/relationships/oleObject" Target="embeddings/oleObject550.bin"/><Relationship Id="rId936" Type="http://schemas.openxmlformats.org/officeDocument/2006/relationships/oleObject" Target="embeddings/oleObject491.bin"/><Relationship Id="rId1121" Type="http://schemas.openxmlformats.org/officeDocument/2006/relationships/oleObject" Target="embeddings/oleObject583.bin"/><Relationship Id="rId65" Type="http://schemas.openxmlformats.org/officeDocument/2006/relationships/oleObject" Target="embeddings/oleObject23.bin"/><Relationship Id="rId281" Type="http://schemas.openxmlformats.org/officeDocument/2006/relationships/image" Target="media/image126.wmf"/><Relationship Id="rId141" Type="http://schemas.openxmlformats.org/officeDocument/2006/relationships/image" Target="media/image60.wmf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316.bin"/><Relationship Id="rId793" Type="http://schemas.openxmlformats.org/officeDocument/2006/relationships/image" Target="media/image364.wmf"/><Relationship Id="rId7" Type="http://schemas.openxmlformats.org/officeDocument/2006/relationships/endnotes" Target="endnotes.xml"/><Relationship Id="rId239" Type="http://schemas.openxmlformats.org/officeDocument/2006/relationships/image" Target="media/image105.wmf"/><Relationship Id="rId446" Type="http://schemas.openxmlformats.org/officeDocument/2006/relationships/image" Target="media/image205.wmf"/><Relationship Id="rId653" Type="http://schemas.openxmlformats.org/officeDocument/2006/relationships/image" Target="media/image293.wmf"/><Relationship Id="rId1076" Type="http://schemas.openxmlformats.org/officeDocument/2006/relationships/oleObject" Target="embeddings/oleObject561.bin"/><Relationship Id="rId306" Type="http://schemas.openxmlformats.org/officeDocument/2006/relationships/oleObject" Target="embeddings/oleObject157.bin"/><Relationship Id="rId860" Type="http://schemas.openxmlformats.org/officeDocument/2006/relationships/oleObject" Target="embeddings/oleObject452.bin"/><Relationship Id="rId958" Type="http://schemas.openxmlformats.org/officeDocument/2006/relationships/oleObject" Target="embeddings/oleObject502.bin"/><Relationship Id="rId1143" Type="http://schemas.openxmlformats.org/officeDocument/2006/relationships/oleObject" Target="embeddings/oleObject594.bin"/><Relationship Id="rId87" Type="http://schemas.openxmlformats.org/officeDocument/2006/relationships/oleObject" Target="embeddings/oleObject35.bin"/><Relationship Id="rId513" Type="http://schemas.openxmlformats.org/officeDocument/2006/relationships/oleObject" Target="embeddings/oleObject270.bin"/><Relationship Id="rId720" Type="http://schemas.openxmlformats.org/officeDocument/2006/relationships/oleObject" Target="embeddings/oleObject383.bin"/><Relationship Id="rId818" Type="http://schemas.openxmlformats.org/officeDocument/2006/relationships/oleObject" Target="embeddings/oleObject431.bin"/><Relationship Id="rId1003" Type="http://schemas.openxmlformats.org/officeDocument/2006/relationships/image" Target="media/image468.wmf"/><Relationship Id="rId1210" Type="http://schemas.openxmlformats.org/officeDocument/2006/relationships/oleObject" Target="embeddings/oleObject627.bin"/><Relationship Id="rId14" Type="http://schemas.openxmlformats.org/officeDocument/2006/relationships/image" Target="media/image7.emf"/><Relationship Id="rId163" Type="http://schemas.openxmlformats.org/officeDocument/2006/relationships/image" Target="media/image67.wmf"/><Relationship Id="rId370" Type="http://schemas.openxmlformats.org/officeDocument/2006/relationships/image" Target="media/image170.wmf"/><Relationship Id="rId230" Type="http://schemas.openxmlformats.org/officeDocument/2006/relationships/oleObject" Target="embeddings/oleObject119.bin"/><Relationship Id="rId468" Type="http://schemas.openxmlformats.org/officeDocument/2006/relationships/image" Target="media/image216.wmf"/><Relationship Id="rId675" Type="http://schemas.openxmlformats.org/officeDocument/2006/relationships/image" Target="media/image304.wmf"/><Relationship Id="rId882" Type="http://schemas.openxmlformats.org/officeDocument/2006/relationships/oleObject" Target="embeddings/oleObject463.bin"/><Relationship Id="rId1098" Type="http://schemas.openxmlformats.org/officeDocument/2006/relationships/image" Target="media/image516.wmf"/><Relationship Id="rId328" Type="http://schemas.openxmlformats.org/officeDocument/2006/relationships/oleObject" Target="embeddings/oleObject168.bin"/><Relationship Id="rId535" Type="http://schemas.openxmlformats.org/officeDocument/2006/relationships/oleObject" Target="embeddings/oleObject286.bin"/><Relationship Id="rId742" Type="http://schemas.openxmlformats.org/officeDocument/2006/relationships/image" Target="media/image337.wmf"/><Relationship Id="rId1165" Type="http://schemas.openxmlformats.org/officeDocument/2006/relationships/oleObject" Target="embeddings/oleObject605.bin"/><Relationship Id="rId602" Type="http://schemas.openxmlformats.org/officeDocument/2006/relationships/oleObject" Target="embeddings/oleObject324.bin"/><Relationship Id="rId1025" Type="http://schemas.openxmlformats.org/officeDocument/2006/relationships/image" Target="media/image479.wmf"/><Relationship Id="rId907" Type="http://schemas.openxmlformats.org/officeDocument/2006/relationships/oleObject" Target="embeddings/oleObject476.bin"/><Relationship Id="rId36" Type="http://schemas.openxmlformats.org/officeDocument/2006/relationships/oleObject" Target="embeddings/oleObject8.bin"/><Relationship Id="rId185" Type="http://schemas.openxmlformats.org/officeDocument/2006/relationships/image" Target="media/image78.wmf"/><Relationship Id="rId392" Type="http://schemas.openxmlformats.org/officeDocument/2006/relationships/oleObject" Target="embeddings/oleObject201.bin"/><Relationship Id="rId697" Type="http://schemas.openxmlformats.org/officeDocument/2006/relationships/image" Target="media/image315.wmf"/><Relationship Id="rId252" Type="http://schemas.openxmlformats.org/officeDocument/2006/relationships/oleObject" Target="embeddings/oleObject130.bin"/><Relationship Id="rId1187" Type="http://schemas.openxmlformats.org/officeDocument/2006/relationships/image" Target="media/image561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45.wmf"/><Relationship Id="rId764" Type="http://schemas.openxmlformats.org/officeDocument/2006/relationships/image" Target="media/image349.wmf"/><Relationship Id="rId971" Type="http://schemas.openxmlformats.org/officeDocument/2006/relationships/image" Target="media/image452.wmf"/><Relationship Id="rId417" Type="http://schemas.openxmlformats.org/officeDocument/2006/relationships/oleObject" Target="embeddings/oleObject216.bin"/><Relationship Id="rId624" Type="http://schemas.openxmlformats.org/officeDocument/2006/relationships/oleObject" Target="embeddings/oleObject335.bin"/><Relationship Id="rId831" Type="http://schemas.openxmlformats.org/officeDocument/2006/relationships/image" Target="media/image383.wmf"/><Relationship Id="rId1047" Type="http://schemas.openxmlformats.org/officeDocument/2006/relationships/image" Target="media/image490.wmf"/><Relationship Id="rId929" Type="http://schemas.openxmlformats.org/officeDocument/2006/relationships/image" Target="media/image431.wmf"/><Relationship Id="rId1114" Type="http://schemas.openxmlformats.org/officeDocument/2006/relationships/image" Target="media/image524.wmf"/><Relationship Id="rId58" Type="http://schemas.openxmlformats.org/officeDocument/2006/relationships/image" Target="media/image28.wmf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48.bin"/><Relationship Id="rId134" Type="http://schemas.openxmlformats.org/officeDocument/2006/relationships/oleObject" Target="embeddings/oleObject67.bin"/><Relationship Id="rId579" Type="http://schemas.openxmlformats.org/officeDocument/2006/relationships/image" Target="media/image256.wmf"/><Relationship Id="rId786" Type="http://schemas.openxmlformats.org/officeDocument/2006/relationships/image" Target="media/image360.wmf"/><Relationship Id="rId993" Type="http://schemas.openxmlformats.org/officeDocument/2006/relationships/image" Target="media/image463.wmf"/><Relationship Id="rId341" Type="http://schemas.openxmlformats.org/officeDocument/2006/relationships/oleObject" Target="embeddings/oleObject175.bin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46.bin"/><Relationship Id="rId1069" Type="http://schemas.openxmlformats.org/officeDocument/2006/relationships/image" Target="media/image501.wmf"/><Relationship Id="rId201" Type="http://schemas.openxmlformats.org/officeDocument/2006/relationships/image" Target="media/image86.wmf"/><Relationship Id="rId506" Type="http://schemas.openxmlformats.org/officeDocument/2006/relationships/image" Target="media/image229.wmf"/><Relationship Id="rId853" Type="http://schemas.openxmlformats.org/officeDocument/2006/relationships/image" Target="media/image394.wmf"/><Relationship Id="rId1136" Type="http://schemas.openxmlformats.org/officeDocument/2006/relationships/image" Target="media/image535.wmf"/><Relationship Id="rId713" Type="http://schemas.openxmlformats.org/officeDocument/2006/relationships/image" Target="media/image323.wmf"/><Relationship Id="rId920" Type="http://schemas.openxmlformats.org/officeDocument/2006/relationships/oleObject" Target="embeddings/oleObject483.bin"/><Relationship Id="rId1203" Type="http://schemas.openxmlformats.org/officeDocument/2006/relationships/image" Target="media/image569.wmf"/><Relationship Id="rId296" Type="http://schemas.openxmlformats.org/officeDocument/2006/relationships/oleObject" Target="embeddings/oleObject152.bin"/><Relationship Id="rId156" Type="http://schemas.openxmlformats.org/officeDocument/2006/relationships/oleObject" Target="embeddings/oleObject79.bin"/><Relationship Id="rId363" Type="http://schemas.openxmlformats.org/officeDocument/2006/relationships/oleObject" Target="embeddings/oleObject186.bin"/><Relationship Id="rId570" Type="http://schemas.openxmlformats.org/officeDocument/2006/relationships/oleObject" Target="embeddings/oleObject308.bin"/><Relationship Id="rId223" Type="http://schemas.openxmlformats.org/officeDocument/2006/relationships/image" Target="media/image97.wmf"/><Relationship Id="rId430" Type="http://schemas.openxmlformats.org/officeDocument/2006/relationships/image" Target="media/image197.wmf"/><Relationship Id="rId668" Type="http://schemas.openxmlformats.org/officeDocument/2006/relationships/oleObject" Target="embeddings/oleObject357.bin"/><Relationship Id="rId875" Type="http://schemas.openxmlformats.org/officeDocument/2006/relationships/image" Target="media/image405.wmf"/><Relationship Id="rId1060" Type="http://schemas.openxmlformats.org/officeDocument/2006/relationships/oleObject" Target="embeddings/oleObject553.bin"/><Relationship Id="rId18" Type="http://schemas.openxmlformats.org/officeDocument/2006/relationships/oleObject" Target="embeddings/Microsoft_Visio_2003-2010_Drawing2.vsd"/><Relationship Id="rId528" Type="http://schemas.openxmlformats.org/officeDocument/2006/relationships/image" Target="media/image237.wmf"/><Relationship Id="rId735" Type="http://schemas.openxmlformats.org/officeDocument/2006/relationships/oleObject" Target="embeddings/oleObject391.bin"/><Relationship Id="rId942" Type="http://schemas.openxmlformats.org/officeDocument/2006/relationships/oleObject" Target="embeddings/oleObject494.bin"/><Relationship Id="rId1158" Type="http://schemas.openxmlformats.org/officeDocument/2006/relationships/image" Target="media/image546.wmf"/><Relationship Id="rId167" Type="http://schemas.openxmlformats.org/officeDocument/2006/relationships/image" Target="media/image69.wmf"/><Relationship Id="rId374" Type="http://schemas.openxmlformats.org/officeDocument/2006/relationships/image" Target="media/image172.wmf"/><Relationship Id="rId581" Type="http://schemas.openxmlformats.org/officeDocument/2006/relationships/image" Target="media/image257.wmf"/><Relationship Id="rId1018" Type="http://schemas.openxmlformats.org/officeDocument/2006/relationships/oleObject" Target="embeddings/oleObject532.bin"/><Relationship Id="rId71" Type="http://schemas.openxmlformats.org/officeDocument/2006/relationships/oleObject" Target="embeddings/oleObject26.bin"/><Relationship Id="rId234" Type="http://schemas.openxmlformats.org/officeDocument/2006/relationships/oleObject" Target="embeddings/oleObject121.bin"/><Relationship Id="rId679" Type="http://schemas.openxmlformats.org/officeDocument/2006/relationships/image" Target="media/image306.wmf"/><Relationship Id="rId802" Type="http://schemas.openxmlformats.org/officeDocument/2006/relationships/oleObject" Target="embeddings/oleObject423.bin"/><Relationship Id="rId886" Type="http://schemas.openxmlformats.org/officeDocument/2006/relationships/oleObject" Target="embeddings/oleObject465.bin"/><Relationship Id="rId2" Type="http://schemas.openxmlformats.org/officeDocument/2006/relationships/numbering" Target="numbering.xml"/><Relationship Id="rId29" Type="http://schemas.openxmlformats.org/officeDocument/2006/relationships/oleObject" Target="embeddings/oleObject3.bin"/><Relationship Id="rId441" Type="http://schemas.openxmlformats.org/officeDocument/2006/relationships/oleObject" Target="embeddings/oleObject228.bin"/><Relationship Id="rId539" Type="http://schemas.openxmlformats.org/officeDocument/2006/relationships/oleObject" Target="embeddings/oleObject290.bin"/><Relationship Id="rId746" Type="http://schemas.openxmlformats.org/officeDocument/2006/relationships/oleObject" Target="embeddings/oleObject396.bin"/><Relationship Id="rId1071" Type="http://schemas.openxmlformats.org/officeDocument/2006/relationships/image" Target="media/image502.wmf"/><Relationship Id="rId1169" Type="http://schemas.openxmlformats.org/officeDocument/2006/relationships/oleObject" Target="embeddings/oleObject607.bin"/><Relationship Id="rId178" Type="http://schemas.openxmlformats.org/officeDocument/2006/relationships/oleObject" Target="embeddings/oleObject93.bin"/><Relationship Id="rId301" Type="http://schemas.openxmlformats.org/officeDocument/2006/relationships/image" Target="media/image136.wmf"/><Relationship Id="rId953" Type="http://schemas.openxmlformats.org/officeDocument/2006/relationships/image" Target="media/image443.wmf"/><Relationship Id="rId1029" Type="http://schemas.openxmlformats.org/officeDocument/2006/relationships/image" Target="media/image481.wmf"/><Relationship Id="rId82" Type="http://schemas.openxmlformats.org/officeDocument/2006/relationships/oleObject" Target="embeddings/oleObject32.bin"/><Relationship Id="rId385" Type="http://schemas.openxmlformats.org/officeDocument/2006/relationships/oleObject" Target="embeddings/oleObject197.bin"/><Relationship Id="rId592" Type="http://schemas.openxmlformats.org/officeDocument/2006/relationships/oleObject" Target="embeddings/oleObject319.bin"/><Relationship Id="rId606" Type="http://schemas.openxmlformats.org/officeDocument/2006/relationships/oleObject" Target="embeddings/oleObject326.bin"/><Relationship Id="rId813" Type="http://schemas.openxmlformats.org/officeDocument/2006/relationships/image" Target="media/image374.wmf"/><Relationship Id="rId245" Type="http://schemas.openxmlformats.org/officeDocument/2006/relationships/image" Target="media/image108.wmf"/><Relationship Id="rId452" Type="http://schemas.openxmlformats.org/officeDocument/2006/relationships/image" Target="media/image208.wmf"/><Relationship Id="rId897" Type="http://schemas.openxmlformats.org/officeDocument/2006/relationships/image" Target="media/image416.wmf"/><Relationship Id="rId1082" Type="http://schemas.openxmlformats.org/officeDocument/2006/relationships/oleObject" Target="embeddings/oleObject564.bin"/><Relationship Id="rId105" Type="http://schemas.openxmlformats.org/officeDocument/2006/relationships/oleObject" Target="embeddings/oleObject45.bin"/><Relationship Id="rId312" Type="http://schemas.openxmlformats.org/officeDocument/2006/relationships/oleObject" Target="embeddings/oleObject160.bin"/><Relationship Id="rId757" Type="http://schemas.openxmlformats.org/officeDocument/2006/relationships/oleObject" Target="embeddings/oleObject401.bin"/><Relationship Id="rId964" Type="http://schemas.openxmlformats.org/officeDocument/2006/relationships/oleObject" Target="embeddings/oleObject505.bin"/><Relationship Id="rId93" Type="http://schemas.openxmlformats.org/officeDocument/2006/relationships/oleObject" Target="embeddings/oleObject38.bin"/><Relationship Id="rId189" Type="http://schemas.openxmlformats.org/officeDocument/2006/relationships/image" Target="media/image80.wmf"/><Relationship Id="rId396" Type="http://schemas.openxmlformats.org/officeDocument/2006/relationships/oleObject" Target="embeddings/oleObject204.bin"/><Relationship Id="rId617" Type="http://schemas.openxmlformats.org/officeDocument/2006/relationships/image" Target="media/image275.wmf"/><Relationship Id="rId824" Type="http://schemas.openxmlformats.org/officeDocument/2006/relationships/oleObject" Target="embeddings/oleObject434.bin"/><Relationship Id="rId256" Type="http://schemas.openxmlformats.org/officeDocument/2006/relationships/oleObject" Target="embeddings/oleObject132.bin"/><Relationship Id="rId463" Type="http://schemas.openxmlformats.org/officeDocument/2006/relationships/oleObject" Target="embeddings/oleObject239.bin"/><Relationship Id="rId670" Type="http://schemas.openxmlformats.org/officeDocument/2006/relationships/oleObject" Target="embeddings/oleObject358.bin"/><Relationship Id="rId1093" Type="http://schemas.openxmlformats.org/officeDocument/2006/relationships/oleObject" Target="embeddings/oleObject569.bin"/><Relationship Id="rId1107" Type="http://schemas.openxmlformats.org/officeDocument/2006/relationships/oleObject" Target="embeddings/oleObject576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47.wmf"/><Relationship Id="rId530" Type="http://schemas.openxmlformats.org/officeDocument/2006/relationships/oleObject" Target="embeddings/oleObject282.bin"/><Relationship Id="rId768" Type="http://schemas.openxmlformats.org/officeDocument/2006/relationships/image" Target="media/image351.emf"/><Relationship Id="rId975" Type="http://schemas.openxmlformats.org/officeDocument/2006/relationships/image" Target="media/image454.wmf"/><Relationship Id="rId1160" Type="http://schemas.openxmlformats.org/officeDocument/2006/relationships/image" Target="media/image547.wmf"/><Relationship Id="rId20" Type="http://schemas.openxmlformats.org/officeDocument/2006/relationships/image" Target="media/image9.png"/><Relationship Id="rId628" Type="http://schemas.openxmlformats.org/officeDocument/2006/relationships/oleObject" Target="embeddings/oleObject337.bin"/><Relationship Id="rId835" Type="http://schemas.openxmlformats.org/officeDocument/2006/relationships/image" Target="media/image385.wmf"/><Relationship Id="rId267" Type="http://schemas.openxmlformats.org/officeDocument/2006/relationships/image" Target="media/image119.wmf"/><Relationship Id="rId474" Type="http://schemas.openxmlformats.org/officeDocument/2006/relationships/image" Target="media/image219.wmf"/><Relationship Id="rId1020" Type="http://schemas.openxmlformats.org/officeDocument/2006/relationships/oleObject" Target="embeddings/oleObject533.bin"/><Relationship Id="rId1118" Type="http://schemas.openxmlformats.org/officeDocument/2006/relationships/image" Target="media/image526.wmf"/><Relationship Id="rId127" Type="http://schemas.openxmlformats.org/officeDocument/2006/relationships/image" Target="media/image53.wmf"/><Relationship Id="rId681" Type="http://schemas.openxmlformats.org/officeDocument/2006/relationships/image" Target="media/image307.wmf"/><Relationship Id="rId779" Type="http://schemas.openxmlformats.org/officeDocument/2006/relationships/oleObject" Target="embeddings/oleObject412.bin"/><Relationship Id="rId902" Type="http://schemas.openxmlformats.org/officeDocument/2006/relationships/oleObject" Target="embeddings/oleObject473.bin"/><Relationship Id="rId986" Type="http://schemas.openxmlformats.org/officeDocument/2006/relationships/oleObject" Target="embeddings/oleObject516.bin"/><Relationship Id="rId31" Type="http://schemas.openxmlformats.org/officeDocument/2006/relationships/oleObject" Target="embeddings/oleObject4.bin"/><Relationship Id="rId334" Type="http://schemas.openxmlformats.org/officeDocument/2006/relationships/oleObject" Target="embeddings/oleObject171.bin"/><Relationship Id="rId541" Type="http://schemas.openxmlformats.org/officeDocument/2006/relationships/image" Target="media/image239.png"/><Relationship Id="rId639" Type="http://schemas.openxmlformats.org/officeDocument/2006/relationships/image" Target="media/image286.wmf"/><Relationship Id="rId1171" Type="http://schemas.openxmlformats.org/officeDocument/2006/relationships/oleObject" Target="embeddings/oleObject608.bin"/><Relationship Id="rId180" Type="http://schemas.openxmlformats.org/officeDocument/2006/relationships/oleObject" Target="embeddings/oleObject94.bin"/><Relationship Id="rId278" Type="http://schemas.openxmlformats.org/officeDocument/2006/relationships/oleObject" Target="embeddings/oleObject143.bin"/><Relationship Id="rId401" Type="http://schemas.openxmlformats.org/officeDocument/2006/relationships/oleObject" Target="embeddings/oleObject208.bin"/><Relationship Id="rId846" Type="http://schemas.openxmlformats.org/officeDocument/2006/relationships/oleObject" Target="embeddings/oleObject445.bin"/><Relationship Id="rId1031" Type="http://schemas.openxmlformats.org/officeDocument/2006/relationships/image" Target="media/image482.wmf"/><Relationship Id="rId1129" Type="http://schemas.openxmlformats.org/officeDocument/2006/relationships/oleObject" Target="embeddings/oleObject587.bin"/><Relationship Id="rId485" Type="http://schemas.openxmlformats.org/officeDocument/2006/relationships/oleObject" Target="embeddings/oleObject250.bin"/><Relationship Id="rId692" Type="http://schemas.openxmlformats.org/officeDocument/2006/relationships/oleObject" Target="embeddings/oleObject369.bin"/><Relationship Id="rId706" Type="http://schemas.openxmlformats.org/officeDocument/2006/relationships/oleObject" Target="embeddings/oleObject376.bin"/><Relationship Id="rId913" Type="http://schemas.openxmlformats.org/officeDocument/2006/relationships/image" Target="media/image423.wmf"/><Relationship Id="rId42" Type="http://schemas.openxmlformats.org/officeDocument/2006/relationships/image" Target="media/image20.wmf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99.bin"/><Relationship Id="rId997" Type="http://schemas.openxmlformats.org/officeDocument/2006/relationships/image" Target="media/image465.wmf"/><Relationship Id="rId1182" Type="http://schemas.openxmlformats.org/officeDocument/2006/relationships/oleObject" Target="embeddings/oleObject613.bin"/><Relationship Id="rId191" Type="http://schemas.openxmlformats.org/officeDocument/2006/relationships/image" Target="media/image81.wmf"/><Relationship Id="rId205" Type="http://schemas.openxmlformats.org/officeDocument/2006/relationships/image" Target="media/image88.wmf"/><Relationship Id="rId412" Type="http://schemas.openxmlformats.org/officeDocument/2006/relationships/image" Target="media/image188.wmf"/><Relationship Id="rId857" Type="http://schemas.openxmlformats.org/officeDocument/2006/relationships/image" Target="media/image396.wmf"/><Relationship Id="rId1042" Type="http://schemas.openxmlformats.org/officeDocument/2006/relationships/oleObject" Target="embeddings/oleObject544.bin"/><Relationship Id="rId289" Type="http://schemas.openxmlformats.org/officeDocument/2006/relationships/image" Target="media/image130.wmf"/><Relationship Id="rId496" Type="http://schemas.openxmlformats.org/officeDocument/2006/relationships/oleObject" Target="embeddings/oleObject258.bin"/><Relationship Id="rId717" Type="http://schemas.openxmlformats.org/officeDocument/2006/relationships/image" Target="media/image325.wmf"/><Relationship Id="rId924" Type="http://schemas.openxmlformats.org/officeDocument/2006/relationships/oleObject" Target="embeddings/oleObject485.bin"/><Relationship Id="rId53" Type="http://schemas.openxmlformats.org/officeDocument/2006/relationships/oleObject" Target="embeddings/oleObject17.bin"/><Relationship Id="rId149" Type="http://schemas.openxmlformats.org/officeDocument/2006/relationships/image" Target="media/image64.wmf"/><Relationship Id="rId356" Type="http://schemas.openxmlformats.org/officeDocument/2006/relationships/image" Target="media/image163.wmf"/><Relationship Id="rId563" Type="http://schemas.openxmlformats.org/officeDocument/2006/relationships/image" Target="media/image248.wmf"/><Relationship Id="rId770" Type="http://schemas.openxmlformats.org/officeDocument/2006/relationships/oleObject" Target="embeddings/oleObject407.bin"/><Relationship Id="rId1193" Type="http://schemas.openxmlformats.org/officeDocument/2006/relationships/image" Target="media/image564.wmf"/><Relationship Id="rId1207" Type="http://schemas.openxmlformats.org/officeDocument/2006/relationships/image" Target="media/image571.wmf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19.bin"/><Relationship Id="rId868" Type="http://schemas.openxmlformats.org/officeDocument/2006/relationships/oleObject" Target="embeddings/oleObject456.bin"/><Relationship Id="rId1053" Type="http://schemas.openxmlformats.org/officeDocument/2006/relationships/image" Target="media/image493.wmf"/><Relationship Id="rId630" Type="http://schemas.openxmlformats.org/officeDocument/2006/relationships/oleObject" Target="embeddings/oleObject338.bin"/><Relationship Id="rId728" Type="http://schemas.openxmlformats.org/officeDocument/2006/relationships/oleObject" Target="embeddings/oleObject387.bin"/><Relationship Id="rId935" Type="http://schemas.openxmlformats.org/officeDocument/2006/relationships/image" Target="media/image434.wmf"/><Relationship Id="rId64" Type="http://schemas.openxmlformats.org/officeDocument/2006/relationships/image" Target="media/image31.wmf"/><Relationship Id="rId367" Type="http://schemas.openxmlformats.org/officeDocument/2006/relationships/oleObject" Target="embeddings/oleObject188.bin"/><Relationship Id="rId574" Type="http://schemas.openxmlformats.org/officeDocument/2006/relationships/oleObject" Target="embeddings/oleObject310.bin"/><Relationship Id="rId1120" Type="http://schemas.openxmlformats.org/officeDocument/2006/relationships/image" Target="media/image527.wmf"/><Relationship Id="rId227" Type="http://schemas.openxmlformats.org/officeDocument/2006/relationships/image" Target="media/image99.wmf"/><Relationship Id="rId781" Type="http://schemas.openxmlformats.org/officeDocument/2006/relationships/oleObject" Target="embeddings/oleObject413.bin"/><Relationship Id="rId879" Type="http://schemas.openxmlformats.org/officeDocument/2006/relationships/image" Target="media/image407.wmf"/><Relationship Id="rId434" Type="http://schemas.openxmlformats.org/officeDocument/2006/relationships/image" Target="media/image199.wmf"/><Relationship Id="rId641" Type="http://schemas.openxmlformats.org/officeDocument/2006/relationships/image" Target="media/image287.wmf"/><Relationship Id="rId739" Type="http://schemas.openxmlformats.org/officeDocument/2006/relationships/oleObject" Target="embeddings/oleObject393.bin"/><Relationship Id="rId1064" Type="http://schemas.openxmlformats.org/officeDocument/2006/relationships/oleObject" Target="embeddings/oleObject555.bin"/><Relationship Id="rId280" Type="http://schemas.openxmlformats.org/officeDocument/2006/relationships/oleObject" Target="embeddings/oleObject144.bin"/><Relationship Id="rId501" Type="http://schemas.openxmlformats.org/officeDocument/2006/relationships/oleObject" Target="embeddings/oleObject263.bin"/><Relationship Id="rId946" Type="http://schemas.openxmlformats.org/officeDocument/2006/relationships/oleObject" Target="embeddings/oleObject496.bin"/><Relationship Id="rId1131" Type="http://schemas.openxmlformats.org/officeDocument/2006/relationships/oleObject" Target="embeddings/oleObject588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70.bin"/><Relationship Id="rId378" Type="http://schemas.openxmlformats.org/officeDocument/2006/relationships/image" Target="media/image174.wmf"/><Relationship Id="rId585" Type="http://schemas.openxmlformats.org/officeDocument/2006/relationships/image" Target="media/image259.wmf"/><Relationship Id="rId792" Type="http://schemas.openxmlformats.org/officeDocument/2006/relationships/oleObject" Target="embeddings/oleObject418.bin"/><Relationship Id="rId806" Type="http://schemas.openxmlformats.org/officeDocument/2006/relationships/oleObject" Target="embeddings/oleObject42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49.bin"/><Relationship Id="rId1075" Type="http://schemas.openxmlformats.org/officeDocument/2006/relationships/image" Target="media/image504.wmf"/><Relationship Id="rId291" Type="http://schemas.openxmlformats.org/officeDocument/2006/relationships/image" Target="media/image131.wmf"/><Relationship Id="rId305" Type="http://schemas.openxmlformats.org/officeDocument/2006/relationships/image" Target="media/image138.wmf"/><Relationship Id="rId512" Type="http://schemas.openxmlformats.org/officeDocument/2006/relationships/image" Target="media/image232.wmf"/><Relationship Id="rId957" Type="http://schemas.openxmlformats.org/officeDocument/2006/relationships/image" Target="media/image445.wmf"/><Relationship Id="rId1142" Type="http://schemas.openxmlformats.org/officeDocument/2006/relationships/image" Target="media/image538.wmf"/><Relationship Id="rId86" Type="http://schemas.openxmlformats.org/officeDocument/2006/relationships/image" Target="media/image41.wmf"/><Relationship Id="rId151" Type="http://schemas.openxmlformats.org/officeDocument/2006/relationships/image" Target="media/image65.wmf"/><Relationship Id="rId389" Type="http://schemas.openxmlformats.org/officeDocument/2006/relationships/oleObject" Target="embeddings/oleObject199.bin"/><Relationship Id="rId596" Type="http://schemas.openxmlformats.org/officeDocument/2006/relationships/oleObject" Target="embeddings/oleObject321.bin"/><Relationship Id="rId817" Type="http://schemas.openxmlformats.org/officeDocument/2006/relationships/image" Target="media/image376.wmf"/><Relationship Id="rId1002" Type="http://schemas.openxmlformats.org/officeDocument/2006/relationships/oleObject" Target="embeddings/oleObject524.bin"/><Relationship Id="rId249" Type="http://schemas.openxmlformats.org/officeDocument/2006/relationships/image" Target="media/image110.wmf"/><Relationship Id="rId456" Type="http://schemas.openxmlformats.org/officeDocument/2006/relationships/image" Target="media/image210.wmf"/><Relationship Id="rId663" Type="http://schemas.openxmlformats.org/officeDocument/2006/relationships/image" Target="media/image298.wmf"/><Relationship Id="rId870" Type="http://schemas.openxmlformats.org/officeDocument/2006/relationships/oleObject" Target="embeddings/oleObject457.bin"/><Relationship Id="rId1086" Type="http://schemas.openxmlformats.org/officeDocument/2006/relationships/image" Target="media/image510.wmf"/><Relationship Id="rId13" Type="http://schemas.openxmlformats.org/officeDocument/2006/relationships/image" Target="media/image6.png"/><Relationship Id="rId109" Type="http://schemas.openxmlformats.org/officeDocument/2006/relationships/oleObject" Target="embeddings/oleObject49.bin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78.bin"/><Relationship Id="rId968" Type="http://schemas.openxmlformats.org/officeDocument/2006/relationships/oleObject" Target="embeddings/oleObject507.bin"/><Relationship Id="rId1153" Type="http://schemas.openxmlformats.org/officeDocument/2006/relationships/oleObject" Target="embeddings/oleObject599.bin"/><Relationship Id="rId97" Type="http://schemas.openxmlformats.org/officeDocument/2006/relationships/oleObject" Target="embeddings/oleObject40.bin"/><Relationship Id="rId730" Type="http://schemas.openxmlformats.org/officeDocument/2006/relationships/oleObject" Target="embeddings/oleObject388.bin"/><Relationship Id="rId828" Type="http://schemas.openxmlformats.org/officeDocument/2006/relationships/oleObject" Target="embeddings/oleObject436.bin"/><Relationship Id="rId1013" Type="http://schemas.openxmlformats.org/officeDocument/2006/relationships/image" Target="media/image473.wmf"/><Relationship Id="rId162" Type="http://schemas.openxmlformats.org/officeDocument/2006/relationships/oleObject" Target="embeddings/oleObject85.bin"/><Relationship Id="rId467" Type="http://schemas.openxmlformats.org/officeDocument/2006/relationships/oleObject" Target="embeddings/oleObject241.bin"/><Relationship Id="rId1097" Type="http://schemas.openxmlformats.org/officeDocument/2006/relationships/oleObject" Target="embeddings/oleObject571.bin"/><Relationship Id="rId674" Type="http://schemas.openxmlformats.org/officeDocument/2006/relationships/oleObject" Target="embeddings/oleObject360.bin"/><Relationship Id="rId881" Type="http://schemas.openxmlformats.org/officeDocument/2006/relationships/image" Target="media/image408.wmf"/><Relationship Id="rId979" Type="http://schemas.openxmlformats.org/officeDocument/2006/relationships/image" Target="media/image456.wmf"/><Relationship Id="rId24" Type="http://schemas.openxmlformats.org/officeDocument/2006/relationships/image" Target="media/image13.wmf"/><Relationship Id="rId327" Type="http://schemas.openxmlformats.org/officeDocument/2006/relationships/image" Target="media/image149.wmf"/><Relationship Id="rId534" Type="http://schemas.openxmlformats.org/officeDocument/2006/relationships/image" Target="media/image238.png"/><Relationship Id="rId741" Type="http://schemas.openxmlformats.org/officeDocument/2006/relationships/oleObject" Target="embeddings/oleObject394.bin"/><Relationship Id="rId839" Type="http://schemas.openxmlformats.org/officeDocument/2006/relationships/image" Target="media/image387.wmf"/><Relationship Id="rId1164" Type="http://schemas.openxmlformats.org/officeDocument/2006/relationships/image" Target="media/image549.wmf"/><Relationship Id="rId173" Type="http://schemas.openxmlformats.org/officeDocument/2006/relationships/image" Target="media/image72.wmf"/><Relationship Id="rId380" Type="http://schemas.openxmlformats.org/officeDocument/2006/relationships/image" Target="media/image175.wmf"/><Relationship Id="rId601" Type="http://schemas.openxmlformats.org/officeDocument/2006/relationships/image" Target="media/image267.wmf"/><Relationship Id="rId1024" Type="http://schemas.openxmlformats.org/officeDocument/2006/relationships/oleObject" Target="embeddings/oleObject535.bin"/><Relationship Id="rId240" Type="http://schemas.openxmlformats.org/officeDocument/2006/relationships/oleObject" Target="embeddings/oleObject124.bin"/><Relationship Id="rId478" Type="http://schemas.openxmlformats.org/officeDocument/2006/relationships/image" Target="media/image221.wmf"/><Relationship Id="rId685" Type="http://schemas.openxmlformats.org/officeDocument/2006/relationships/image" Target="media/image309.wmf"/><Relationship Id="rId892" Type="http://schemas.openxmlformats.org/officeDocument/2006/relationships/oleObject" Target="embeddings/oleObject468.bin"/><Relationship Id="rId906" Type="http://schemas.openxmlformats.org/officeDocument/2006/relationships/oleObject" Target="embeddings/oleObject475.bin"/><Relationship Id="rId35" Type="http://schemas.openxmlformats.org/officeDocument/2006/relationships/oleObject" Target="embeddings/oleObject7.bin"/><Relationship Id="rId100" Type="http://schemas.openxmlformats.org/officeDocument/2006/relationships/image" Target="media/image48.wmf"/><Relationship Id="rId338" Type="http://schemas.openxmlformats.org/officeDocument/2006/relationships/oleObject" Target="embeddings/oleObject173.bin"/><Relationship Id="rId545" Type="http://schemas.openxmlformats.org/officeDocument/2006/relationships/oleObject" Target="embeddings/oleObject295.bin"/><Relationship Id="rId752" Type="http://schemas.openxmlformats.org/officeDocument/2006/relationships/oleObject" Target="embeddings/oleObject399.bin"/><Relationship Id="rId1175" Type="http://schemas.openxmlformats.org/officeDocument/2006/relationships/oleObject" Target="embeddings/oleObject610.bin"/><Relationship Id="rId184" Type="http://schemas.openxmlformats.org/officeDocument/2006/relationships/oleObject" Target="embeddings/oleObject96.bin"/><Relationship Id="rId391" Type="http://schemas.openxmlformats.org/officeDocument/2006/relationships/oleObject" Target="embeddings/oleObject200.bin"/><Relationship Id="rId405" Type="http://schemas.openxmlformats.org/officeDocument/2006/relationships/oleObject" Target="embeddings/oleObject210.bin"/><Relationship Id="rId612" Type="http://schemas.openxmlformats.org/officeDocument/2006/relationships/oleObject" Target="embeddings/oleObject329.bin"/><Relationship Id="rId1035" Type="http://schemas.openxmlformats.org/officeDocument/2006/relationships/image" Target="media/image484.wmf"/><Relationship Id="rId251" Type="http://schemas.openxmlformats.org/officeDocument/2006/relationships/image" Target="media/image111.wmf"/><Relationship Id="rId489" Type="http://schemas.openxmlformats.org/officeDocument/2006/relationships/oleObject" Target="embeddings/oleObject253.bin"/><Relationship Id="rId696" Type="http://schemas.openxmlformats.org/officeDocument/2006/relationships/oleObject" Target="embeddings/oleObject371.bin"/><Relationship Id="rId917" Type="http://schemas.openxmlformats.org/officeDocument/2006/relationships/image" Target="media/image425.wmf"/><Relationship Id="rId1102" Type="http://schemas.openxmlformats.org/officeDocument/2006/relationships/image" Target="media/image518.wmf"/><Relationship Id="rId46" Type="http://schemas.openxmlformats.org/officeDocument/2006/relationships/image" Target="media/image22.wmf"/><Relationship Id="rId349" Type="http://schemas.openxmlformats.org/officeDocument/2006/relationships/oleObject" Target="embeddings/oleObject179.bin"/><Relationship Id="rId556" Type="http://schemas.openxmlformats.org/officeDocument/2006/relationships/oleObject" Target="embeddings/oleObject301.bin"/><Relationship Id="rId763" Type="http://schemas.openxmlformats.org/officeDocument/2006/relationships/oleObject" Target="embeddings/oleObject404.bin"/><Relationship Id="rId1186" Type="http://schemas.openxmlformats.org/officeDocument/2006/relationships/oleObject" Target="embeddings/oleObject615.bin"/><Relationship Id="rId111" Type="http://schemas.openxmlformats.org/officeDocument/2006/relationships/oleObject" Target="embeddings/oleObject51.bin"/><Relationship Id="rId195" Type="http://schemas.openxmlformats.org/officeDocument/2006/relationships/image" Target="media/image83.wmf"/><Relationship Id="rId209" Type="http://schemas.openxmlformats.org/officeDocument/2006/relationships/image" Target="media/image90.wmf"/><Relationship Id="rId416" Type="http://schemas.openxmlformats.org/officeDocument/2006/relationships/image" Target="media/image190.wmf"/><Relationship Id="rId970" Type="http://schemas.openxmlformats.org/officeDocument/2006/relationships/oleObject" Target="embeddings/oleObject508.bin"/><Relationship Id="rId1046" Type="http://schemas.openxmlformats.org/officeDocument/2006/relationships/oleObject" Target="embeddings/oleObject546.bin"/><Relationship Id="rId623" Type="http://schemas.openxmlformats.org/officeDocument/2006/relationships/image" Target="media/image278.wmf"/><Relationship Id="rId830" Type="http://schemas.openxmlformats.org/officeDocument/2006/relationships/oleObject" Target="embeddings/oleObject437.bin"/><Relationship Id="rId928" Type="http://schemas.openxmlformats.org/officeDocument/2006/relationships/oleObject" Target="embeddings/oleObject487.bin"/><Relationship Id="rId57" Type="http://schemas.openxmlformats.org/officeDocument/2006/relationships/oleObject" Target="embeddings/oleObject19.bin"/><Relationship Id="rId262" Type="http://schemas.openxmlformats.org/officeDocument/2006/relationships/oleObject" Target="embeddings/oleObject135.bin"/><Relationship Id="rId567" Type="http://schemas.openxmlformats.org/officeDocument/2006/relationships/image" Target="media/image250.wmf"/><Relationship Id="rId1113" Type="http://schemas.openxmlformats.org/officeDocument/2006/relationships/oleObject" Target="embeddings/oleObject579.bin"/><Relationship Id="rId1197" Type="http://schemas.openxmlformats.org/officeDocument/2006/relationships/image" Target="media/image566.wmf"/><Relationship Id="rId122" Type="http://schemas.openxmlformats.org/officeDocument/2006/relationships/oleObject" Target="embeddings/oleObject61.bin"/><Relationship Id="rId774" Type="http://schemas.openxmlformats.org/officeDocument/2006/relationships/oleObject" Target="embeddings/oleObject410.bin"/><Relationship Id="rId981" Type="http://schemas.openxmlformats.org/officeDocument/2006/relationships/image" Target="media/image457.wmf"/><Relationship Id="rId1057" Type="http://schemas.openxmlformats.org/officeDocument/2006/relationships/image" Target="media/image495.wmf"/><Relationship Id="rId427" Type="http://schemas.openxmlformats.org/officeDocument/2006/relationships/oleObject" Target="embeddings/oleObject221.bin"/><Relationship Id="rId634" Type="http://schemas.openxmlformats.org/officeDocument/2006/relationships/oleObject" Target="embeddings/oleObject340.bin"/><Relationship Id="rId841" Type="http://schemas.openxmlformats.org/officeDocument/2006/relationships/image" Target="media/image388.wmf"/><Relationship Id="rId273" Type="http://schemas.openxmlformats.org/officeDocument/2006/relationships/image" Target="media/image122.wmf"/><Relationship Id="rId480" Type="http://schemas.openxmlformats.org/officeDocument/2006/relationships/image" Target="media/image222.wmf"/><Relationship Id="rId701" Type="http://schemas.openxmlformats.org/officeDocument/2006/relationships/image" Target="media/image317.wmf"/><Relationship Id="rId939" Type="http://schemas.openxmlformats.org/officeDocument/2006/relationships/image" Target="media/image436.wmf"/><Relationship Id="rId1124" Type="http://schemas.openxmlformats.org/officeDocument/2006/relationships/image" Target="media/image529.wmf"/><Relationship Id="rId68" Type="http://schemas.openxmlformats.org/officeDocument/2006/relationships/image" Target="media/image33.wmf"/><Relationship Id="rId133" Type="http://schemas.openxmlformats.org/officeDocument/2006/relationships/image" Target="media/image56.wmf"/><Relationship Id="rId340" Type="http://schemas.openxmlformats.org/officeDocument/2006/relationships/image" Target="media/image155.wmf"/><Relationship Id="rId578" Type="http://schemas.openxmlformats.org/officeDocument/2006/relationships/oleObject" Target="embeddings/oleObject312.bin"/><Relationship Id="rId785" Type="http://schemas.openxmlformats.org/officeDocument/2006/relationships/oleObject" Target="embeddings/oleObject415.bin"/><Relationship Id="rId992" Type="http://schemas.openxmlformats.org/officeDocument/2006/relationships/oleObject" Target="embeddings/oleObject519.bin"/><Relationship Id="rId200" Type="http://schemas.openxmlformats.org/officeDocument/2006/relationships/oleObject" Target="embeddings/oleObject104.bin"/><Relationship Id="rId438" Type="http://schemas.openxmlformats.org/officeDocument/2006/relationships/image" Target="media/image201.wmf"/><Relationship Id="rId645" Type="http://schemas.openxmlformats.org/officeDocument/2006/relationships/image" Target="media/image289.wmf"/><Relationship Id="rId852" Type="http://schemas.openxmlformats.org/officeDocument/2006/relationships/oleObject" Target="embeddings/oleObject448.bin"/><Relationship Id="rId1068" Type="http://schemas.openxmlformats.org/officeDocument/2006/relationships/oleObject" Target="embeddings/oleObject557.bin"/><Relationship Id="rId284" Type="http://schemas.openxmlformats.org/officeDocument/2006/relationships/oleObject" Target="embeddings/oleObject146.bin"/><Relationship Id="rId491" Type="http://schemas.openxmlformats.org/officeDocument/2006/relationships/oleObject" Target="embeddings/oleObject254.bin"/><Relationship Id="rId505" Type="http://schemas.openxmlformats.org/officeDocument/2006/relationships/image" Target="media/image228.png"/><Relationship Id="rId712" Type="http://schemas.openxmlformats.org/officeDocument/2006/relationships/oleObject" Target="embeddings/oleObject379.bin"/><Relationship Id="rId1135" Type="http://schemas.openxmlformats.org/officeDocument/2006/relationships/oleObject" Target="embeddings/oleObject590.bin"/><Relationship Id="rId79" Type="http://schemas.openxmlformats.org/officeDocument/2006/relationships/image" Target="media/image38.wmf"/><Relationship Id="rId144" Type="http://schemas.openxmlformats.org/officeDocument/2006/relationships/oleObject" Target="embeddings/oleObject72.bin"/><Relationship Id="rId589" Type="http://schemas.openxmlformats.org/officeDocument/2006/relationships/image" Target="media/image261.wmf"/><Relationship Id="rId796" Type="http://schemas.openxmlformats.org/officeDocument/2006/relationships/oleObject" Target="embeddings/oleObject420.bin"/><Relationship Id="rId1202" Type="http://schemas.openxmlformats.org/officeDocument/2006/relationships/oleObject" Target="embeddings/oleObject623.bin"/><Relationship Id="rId351" Type="http://schemas.openxmlformats.org/officeDocument/2006/relationships/oleObject" Target="embeddings/oleObject180.bin"/><Relationship Id="rId449" Type="http://schemas.openxmlformats.org/officeDocument/2006/relationships/oleObject" Target="embeddings/oleObject232.bin"/><Relationship Id="rId656" Type="http://schemas.openxmlformats.org/officeDocument/2006/relationships/oleObject" Target="embeddings/oleObject351.bin"/><Relationship Id="rId863" Type="http://schemas.openxmlformats.org/officeDocument/2006/relationships/image" Target="media/image399.wmf"/><Relationship Id="rId1079" Type="http://schemas.openxmlformats.org/officeDocument/2006/relationships/image" Target="media/image506.wmf"/><Relationship Id="rId211" Type="http://schemas.openxmlformats.org/officeDocument/2006/relationships/image" Target="media/image91.wmf"/><Relationship Id="rId295" Type="http://schemas.openxmlformats.org/officeDocument/2006/relationships/image" Target="media/image133.wmf"/><Relationship Id="rId309" Type="http://schemas.openxmlformats.org/officeDocument/2006/relationships/image" Target="media/image140.wmf"/><Relationship Id="rId516" Type="http://schemas.openxmlformats.org/officeDocument/2006/relationships/oleObject" Target="embeddings/oleObject273.bin"/><Relationship Id="rId1146" Type="http://schemas.openxmlformats.org/officeDocument/2006/relationships/image" Target="media/image540.wmf"/><Relationship Id="rId723" Type="http://schemas.openxmlformats.org/officeDocument/2006/relationships/image" Target="media/image328.wmf"/><Relationship Id="rId930" Type="http://schemas.openxmlformats.org/officeDocument/2006/relationships/oleObject" Target="embeddings/oleObject488.bin"/><Relationship Id="rId1006" Type="http://schemas.openxmlformats.org/officeDocument/2006/relationships/oleObject" Target="embeddings/oleObject526.bin"/><Relationship Id="rId155" Type="http://schemas.openxmlformats.org/officeDocument/2006/relationships/oleObject" Target="embeddings/oleObject78.bin"/><Relationship Id="rId362" Type="http://schemas.openxmlformats.org/officeDocument/2006/relationships/image" Target="media/image166.wmf"/><Relationship Id="rId1213" Type="http://schemas.openxmlformats.org/officeDocument/2006/relationships/fontTable" Target="fontTable.xml"/><Relationship Id="rId222" Type="http://schemas.openxmlformats.org/officeDocument/2006/relationships/oleObject" Target="embeddings/oleObject115.bin"/><Relationship Id="rId667" Type="http://schemas.openxmlformats.org/officeDocument/2006/relationships/image" Target="media/image300.wmf"/><Relationship Id="rId874" Type="http://schemas.openxmlformats.org/officeDocument/2006/relationships/oleObject" Target="embeddings/oleObject459.bin"/><Relationship Id="rId17" Type="http://schemas.openxmlformats.org/officeDocument/2006/relationships/oleObject" Target="embeddings/Microsoft_Visio_2003-2010_Drawing1.vsd"/><Relationship Id="rId527" Type="http://schemas.openxmlformats.org/officeDocument/2006/relationships/oleObject" Target="embeddings/oleObject280.bin"/><Relationship Id="rId734" Type="http://schemas.openxmlformats.org/officeDocument/2006/relationships/oleObject" Target="embeddings/oleObject390.bin"/><Relationship Id="rId941" Type="http://schemas.openxmlformats.org/officeDocument/2006/relationships/image" Target="media/image437.wmf"/><Relationship Id="rId1157" Type="http://schemas.openxmlformats.org/officeDocument/2006/relationships/oleObject" Target="embeddings/oleObject601.bin"/><Relationship Id="rId70" Type="http://schemas.openxmlformats.org/officeDocument/2006/relationships/image" Target="media/image34.wmf"/><Relationship Id="rId166" Type="http://schemas.openxmlformats.org/officeDocument/2006/relationships/oleObject" Target="embeddings/oleObject87.bin"/><Relationship Id="rId373" Type="http://schemas.openxmlformats.org/officeDocument/2006/relationships/oleObject" Target="embeddings/oleObject191.bin"/><Relationship Id="rId580" Type="http://schemas.openxmlformats.org/officeDocument/2006/relationships/oleObject" Target="embeddings/oleObject313.bin"/><Relationship Id="rId801" Type="http://schemas.openxmlformats.org/officeDocument/2006/relationships/image" Target="media/image368.wmf"/><Relationship Id="rId1017" Type="http://schemas.openxmlformats.org/officeDocument/2006/relationships/image" Target="media/image475.wmf"/><Relationship Id="rId1" Type="http://schemas.openxmlformats.org/officeDocument/2006/relationships/customXml" Target="../customXml/item1.xml"/><Relationship Id="rId233" Type="http://schemas.openxmlformats.org/officeDocument/2006/relationships/image" Target="media/image102.wmf"/><Relationship Id="rId440" Type="http://schemas.openxmlformats.org/officeDocument/2006/relationships/image" Target="media/image202.wmf"/><Relationship Id="rId678" Type="http://schemas.openxmlformats.org/officeDocument/2006/relationships/oleObject" Target="embeddings/oleObject362.bin"/><Relationship Id="rId885" Type="http://schemas.openxmlformats.org/officeDocument/2006/relationships/image" Target="media/image410.wmf"/><Relationship Id="rId1070" Type="http://schemas.openxmlformats.org/officeDocument/2006/relationships/oleObject" Target="embeddings/oleObject558.bin"/><Relationship Id="rId28" Type="http://schemas.openxmlformats.org/officeDocument/2006/relationships/image" Target="media/image15.wmf"/><Relationship Id="rId300" Type="http://schemas.openxmlformats.org/officeDocument/2006/relationships/oleObject" Target="embeddings/oleObject154.bin"/><Relationship Id="rId538" Type="http://schemas.openxmlformats.org/officeDocument/2006/relationships/oleObject" Target="embeddings/oleObject289.bin"/><Relationship Id="rId745" Type="http://schemas.openxmlformats.org/officeDocument/2006/relationships/image" Target="media/image339.wmf"/><Relationship Id="rId952" Type="http://schemas.openxmlformats.org/officeDocument/2006/relationships/oleObject" Target="embeddings/oleObject499.bin"/><Relationship Id="rId1168" Type="http://schemas.openxmlformats.org/officeDocument/2006/relationships/image" Target="media/image551.wmf"/><Relationship Id="rId81" Type="http://schemas.openxmlformats.org/officeDocument/2006/relationships/image" Target="media/image39.wmf"/><Relationship Id="rId177" Type="http://schemas.openxmlformats.org/officeDocument/2006/relationships/image" Target="media/image74.wmf"/><Relationship Id="rId384" Type="http://schemas.openxmlformats.org/officeDocument/2006/relationships/image" Target="media/image177.wmf"/><Relationship Id="rId591" Type="http://schemas.openxmlformats.org/officeDocument/2006/relationships/image" Target="media/image262.wmf"/><Relationship Id="rId605" Type="http://schemas.openxmlformats.org/officeDocument/2006/relationships/image" Target="media/image269.wmf"/><Relationship Id="rId812" Type="http://schemas.openxmlformats.org/officeDocument/2006/relationships/oleObject" Target="embeddings/oleObject428.bin"/><Relationship Id="rId1028" Type="http://schemas.openxmlformats.org/officeDocument/2006/relationships/oleObject" Target="embeddings/oleObject537.bin"/><Relationship Id="rId244" Type="http://schemas.openxmlformats.org/officeDocument/2006/relationships/oleObject" Target="embeddings/oleObject126.bin"/><Relationship Id="rId689" Type="http://schemas.openxmlformats.org/officeDocument/2006/relationships/image" Target="media/image311.wmf"/><Relationship Id="rId896" Type="http://schemas.openxmlformats.org/officeDocument/2006/relationships/oleObject" Target="embeddings/oleObject470.bin"/><Relationship Id="rId1081" Type="http://schemas.openxmlformats.org/officeDocument/2006/relationships/image" Target="media/image507.wmf"/><Relationship Id="rId39" Type="http://schemas.openxmlformats.org/officeDocument/2006/relationships/image" Target="media/image18.gif"/><Relationship Id="rId451" Type="http://schemas.openxmlformats.org/officeDocument/2006/relationships/oleObject" Target="embeddings/oleObject233.bin"/><Relationship Id="rId549" Type="http://schemas.openxmlformats.org/officeDocument/2006/relationships/image" Target="media/image241.wmf"/><Relationship Id="rId756" Type="http://schemas.openxmlformats.org/officeDocument/2006/relationships/image" Target="media/image345.wmf"/><Relationship Id="rId1179" Type="http://schemas.openxmlformats.org/officeDocument/2006/relationships/image" Target="media/image557.wmf"/><Relationship Id="rId104" Type="http://schemas.openxmlformats.org/officeDocument/2006/relationships/oleObject" Target="embeddings/oleObject44.bin"/><Relationship Id="rId188" Type="http://schemas.openxmlformats.org/officeDocument/2006/relationships/oleObject" Target="embeddings/oleObject98.bin"/><Relationship Id="rId311" Type="http://schemas.openxmlformats.org/officeDocument/2006/relationships/image" Target="media/image141.wmf"/><Relationship Id="rId395" Type="http://schemas.openxmlformats.org/officeDocument/2006/relationships/oleObject" Target="embeddings/oleObject203.bin"/><Relationship Id="rId409" Type="http://schemas.openxmlformats.org/officeDocument/2006/relationships/oleObject" Target="embeddings/oleObject212.bin"/><Relationship Id="rId963" Type="http://schemas.openxmlformats.org/officeDocument/2006/relationships/image" Target="media/image448.wmf"/><Relationship Id="rId1039" Type="http://schemas.openxmlformats.org/officeDocument/2006/relationships/image" Target="media/image486.wmf"/><Relationship Id="rId92" Type="http://schemas.openxmlformats.org/officeDocument/2006/relationships/image" Target="media/image44.wmf"/><Relationship Id="rId616" Type="http://schemas.openxmlformats.org/officeDocument/2006/relationships/oleObject" Target="embeddings/oleObject331.bin"/><Relationship Id="rId823" Type="http://schemas.openxmlformats.org/officeDocument/2006/relationships/image" Target="media/image379.wmf"/><Relationship Id="rId255" Type="http://schemas.openxmlformats.org/officeDocument/2006/relationships/image" Target="media/image113.wmf"/><Relationship Id="rId462" Type="http://schemas.openxmlformats.org/officeDocument/2006/relationships/image" Target="media/image213.wmf"/><Relationship Id="rId1092" Type="http://schemas.openxmlformats.org/officeDocument/2006/relationships/image" Target="media/image513.wmf"/><Relationship Id="rId1106" Type="http://schemas.openxmlformats.org/officeDocument/2006/relationships/image" Target="media/image520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5.bin"/><Relationship Id="rId767" Type="http://schemas.openxmlformats.org/officeDocument/2006/relationships/oleObject" Target="embeddings/oleObject406.bin"/><Relationship Id="rId974" Type="http://schemas.openxmlformats.org/officeDocument/2006/relationships/oleObject" Target="embeddings/oleObject510.bin"/><Relationship Id="rId199" Type="http://schemas.openxmlformats.org/officeDocument/2006/relationships/image" Target="media/image85.wmf"/><Relationship Id="rId627" Type="http://schemas.openxmlformats.org/officeDocument/2006/relationships/image" Target="media/image280.wmf"/><Relationship Id="rId834" Type="http://schemas.openxmlformats.org/officeDocument/2006/relationships/oleObject" Target="embeddings/oleObject439.bin"/><Relationship Id="rId266" Type="http://schemas.openxmlformats.org/officeDocument/2006/relationships/oleObject" Target="embeddings/oleObject137.bin"/><Relationship Id="rId473" Type="http://schemas.openxmlformats.org/officeDocument/2006/relationships/oleObject" Target="embeddings/oleObject244.bin"/><Relationship Id="rId680" Type="http://schemas.openxmlformats.org/officeDocument/2006/relationships/oleObject" Target="embeddings/oleObject363.bin"/><Relationship Id="rId901" Type="http://schemas.openxmlformats.org/officeDocument/2006/relationships/image" Target="media/image418.wmf"/><Relationship Id="rId1117" Type="http://schemas.openxmlformats.org/officeDocument/2006/relationships/oleObject" Target="embeddings/oleObject581.bin"/><Relationship Id="rId30" Type="http://schemas.openxmlformats.org/officeDocument/2006/relationships/image" Target="media/image16.wmf"/><Relationship Id="rId126" Type="http://schemas.openxmlformats.org/officeDocument/2006/relationships/oleObject" Target="embeddings/oleObject63.bin"/><Relationship Id="rId333" Type="http://schemas.openxmlformats.org/officeDocument/2006/relationships/image" Target="media/image152.wmf"/><Relationship Id="rId540" Type="http://schemas.openxmlformats.org/officeDocument/2006/relationships/oleObject" Target="embeddings/oleObject291.bin"/><Relationship Id="rId778" Type="http://schemas.openxmlformats.org/officeDocument/2006/relationships/image" Target="media/image356.wmf"/><Relationship Id="rId985" Type="http://schemas.openxmlformats.org/officeDocument/2006/relationships/image" Target="media/image459.wmf"/><Relationship Id="rId1170" Type="http://schemas.openxmlformats.org/officeDocument/2006/relationships/image" Target="media/image552.wmf"/><Relationship Id="rId638" Type="http://schemas.openxmlformats.org/officeDocument/2006/relationships/oleObject" Target="embeddings/oleObject342.bin"/><Relationship Id="rId845" Type="http://schemas.openxmlformats.org/officeDocument/2006/relationships/image" Target="media/image390.wmf"/><Relationship Id="rId1030" Type="http://schemas.openxmlformats.org/officeDocument/2006/relationships/oleObject" Target="embeddings/oleObject538.bin"/><Relationship Id="rId277" Type="http://schemas.openxmlformats.org/officeDocument/2006/relationships/image" Target="media/image124.wmf"/><Relationship Id="rId400" Type="http://schemas.openxmlformats.org/officeDocument/2006/relationships/oleObject" Target="embeddings/oleObject207.bin"/><Relationship Id="rId484" Type="http://schemas.openxmlformats.org/officeDocument/2006/relationships/image" Target="media/image224.wmf"/><Relationship Id="rId705" Type="http://schemas.openxmlformats.org/officeDocument/2006/relationships/image" Target="media/image319.wmf"/><Relationship Id="rId1128" Type="http://schemas.openxmlformats.org/officeDocument/2006/relationships/image" Target="media/image531.wmf"/><Relationship Id="rId137" Type="http://schemas.openxmlformats.org/officeDocument/2006/relationships/image" Target="media/image58.wmf"/><Relationship Id="rId344" Type="http://schemas.openxmlformats.org/officeDocument/2006/relationships/image" Target="media/image157.wmf"/><Relationship Id="rId691" Type="http://schemas.openxmlformats.org/officeDocument/2006/relationships/image" Target="media/image312.wmf"/><Relationship Id="rId789" Type="http://schemas.openxmlformats.org/officeDocument/2006/relationships/oleObject" Target="embeddings/oleObject417.bin"/><Relationship Id="rId912" Type="http://schemas.openxmlformats.org/officeDocument/2006/relationships/oleObject" Target="embeddings/oleObject479.bin"/><Relationship Id="rId996" Type="http://schemas.openxmlformats.org/officeDocument/2006/relationships/oleObject" Target="embeddings/oleObject521.bin"/><Relationship Id="rId41" Type="http://schemas.openxmlformats.org/officeDocument/2006/relationships/oleObject" Target="embeddings/oleObject11.bin"/><Relationship Id="rId551" Type="http://schemas.openxmlformats.org/officeDocument/2006/relationships/image" Target="media/image242.wmf"/><Relationship Id="rId649" Type="http://schemas.openxmlformats.org/officeDocument/2006/relationships/image" Target="media/image291.wmf"/><Relationship Id="rId856" Type="http://schemas.openxmlformats.org/officeDocument/2006/relationships/oleObject" Target="embeddings/oleObject450.bin"/><Relationship Id="rId1181" Type="http://schemas.openxmlformats.org/officeDocument/2006/relationships/image" Target="media/image558.wmf"/><Relationship Id="rId190" Type="http://schemas.openxmlformats.org/officeDocument/2006/relationships/oleObject" Target="embeddings/oleObject99.bin"/><Relationship Id="rId204" Type="http://schemas.openxmlformats.org/officeDocument/2006/relationships/oleObject" Target="embeddings/oleObject106.bin"/><Relationship Id="rId288" Type="http://schemas.openxmlformats.org/officeDocument/2006/relationships/oleObject" Target="embeddings/oleObject148.bin"/><Relationship Id="rId411" Type="http://schemas.openxmlformats.org/officeDocument/2006/relationships/oleObject" Target="embeddings/oleObject213.bin"/><Relationship Id="rId509" Type="http://schemas.openxmlformats.org/officeDocument/2006/relationships/oleObject" Target="embeddings/oleObject268.bin"/><Relationship Id="rId1041" Type="http://schemas.openxmlformats.org/officeDocument/2006/relationships/image" Target="media/image487.wmf"/><Relationship Id="rId1139" Type="http://schemas.openxmlformats.org/officeDocument/2006/relationships/oleObject" Target="embeddings/oleObject592.bin"/><Relationship Id="rId495" Type="http://schemas.openxmlformats.org/officeDocument/2006/relationships/oleObject" Target="embeddings/oleObject257.bin"/><Relationship Id="rId716" Type="http://schemas.openxmlformats.org/officeDocument/2006/relationships/oleObject" Target="embeddings/oleObject381.bin"/><Relationship Id="rId923" Type="http://schemas.openxmlformats.org/officeDocument/2006/relationships/image" Target="media/image428.wmf"/><Relationship Id="rId52" Type="http://schemas.openxmlformats.org/officeDocument/2006/relationships/image" Target="media/image25.wmf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182.bin"/><Relationship Id="rId562" Type="http://schemas.openxmlformats.org/officeDocument/2006/relationships/oleObject" Target="embeddings/oleObject304.bin"/><Relationship Id="rId1192" Type="http://schemas.openxmlformats.org/officeDocument/2006/relationships/oleObject" Target="embeddings/oleObject618.bin"/><Relationship Id="rId1206" Type="http://schemas.openxmlformats.org/officeDocument/2006/relationships/oleObject" Target="embeddings/oleObject625.bin"/><Relationship Id="rId215" Type="http://schemas.openxmlformats.org/officeDocument/2006/relationships/image" Target="media/image93.wmf"/><Relationship Id="rId422" Type="http://schemas.openxmlformats.org/officeDocument/2006/relationships/image" Target="media/image193.wmf"/><Relationship Id="rId867" Type="http://schemas.openxmlformats.org/officeDocument/2006/relationships/image" Target="media/image401.wmf"/><Relationship Id="rId1052" Type="http://schemas.openxmlformats.org/officeDocument/2006/relationships/oleObject" Target="embeddings/oleObject549.bin"/><Relationship Id="rId299" Type="http://schemas.openxmlformats.org/officeDocument/2006/relationships/image" Target="media/image135.wmf"/><Relationship Id="rId727" Type="http://schemas.openxmlformats.org/officeDocument/2006/relationships/image" Target="media/image330.wmf"/><Relationship Id="rId934" Type="http://schemas.openxmlformats.org/officeDocument/2006/relationships/oleObject" Target="embeddings/oleObject490.bin"/><Relationship Id="rId63" Type="http://schemas.openxmlformats.org/officeDocument/2006/relationships/oleObject" Target="embeddings/oleObject22.bin"/><Relationship Id="rId159" Type="http://schemas.openxmlformats.org/officeDocument/2006/relationships/oleObject" Target="embeddings/oleObject82.bin"/><Relationship Id="rId366" Type="http://schemas.openxmlformats.org/officeDocument/2006/relationships/image" Target="media/image168.wmf"/><Relationship Id="rId573" Type="http://schemas.openxmlformats.org/officeDocument/2006/relationships/image" Target="media/image253.wmf"/><Relationship Id="rId780" Type="http://schemas.openxmlformats.org/officeDocument/2006/relationships/image" Target="media/image357.wmf"/><Relationship Id="rId226" Type="http://schemas.openxmlformats.org/officeDocument/2006/relationships/oleObject" Target="embeddings/oleObject117.bin"/><Relationship Id="rId433" Type="http://schemas.openxmlformats.org/officeDocument/2006/relationships/oleObject" Target="embeddings/oleObject224.bin"/><Relationship Id="rId878" Type="http://schemas.openxmlformats.org/officeDocument/2006/relationships/oleObject" Target="embeddings/oleObject461.bin"/><Relationship Id="rId1063" Type="http://schemas.openxmlformats.org/officeDocument/2006/relationships/image" Target="media/image498.wmf"/><Relationship Id="rId640" Type="http://schemas.openxmlformats.org/officeDocument/2006/relationships/oleObject" Target="embeddings/oleObject343.bin"/><Relationship Id="rId738" Type="http://schemas.openxmlformats.org/officeDocument/2006/relationships/image" Target="media/image335.wmf"/><Relationship Id="rId945" Type="http://schemas.openxmlformats.org/officeDocument/2006/relationships/image" Target="media/image439.wmf"/><Relationship Id="rId74" Type="http://schemas.openxmlformats.org/officeDocument/2006/relationships/oleObject" Target="embeddings/oleObject28.bin"/><Relationship Id="rId377" Type="http://schemas.openxmlformats.org/officeDocument/2006/relationships/oleObject" Target="embeddings/oleObject193.bin"/><Relationship Id="rId500" Type="http://schemas.openxmlformats.org/officeDocument/2006/relationships/oleObject" Target="embeddings/oleObject262.bin"/><Relationship Id="rId584" Type="http://schemas.openxmlformats.org/officeDocument/2006/relationships/oleObject" Target="embeddings/oleObject315.bin"/><Relationship Id="rId805" Type="http://schemas.openxmlformats.org/officeDocument/2006/relationships/image" Target="media/image370.wmf"/><Relationship Id="rId1130" Type="http://schemas.openxmlformats.org/officeDocument/2006/relationships/image" Target="media/image532.wmf"/><Relationship Id="rId5" Type="http://schemas.openxmlformats.org/officeDocument/2006/relationships/webSettings" Target="webSettings.xml"/><Relationship Id="rId237" Type="http://schemas.openxmlformats.org/officeDocument/2006/relationships/image" Target="media/image104.wmf"/><Relationship Id="rId791" Type="http://schemas.openxmlformats.org/officeDocument/2006/relationships/image" Target="media/image363.wmf"/><Relationship Id="rId889" Type="http://schemas.openxmlformats.org/officeDocument/2006/relationships/image" Target="media/image412.wmf"/><Relationship Id="rId1074" Type="http://schemas.openxmlformats.org/officeDocument/2006/relationships/oleObject" Target="embeddings/oleObject560.bin"/><Relationship Id="rId444" Type="http://schemas.openxmlformats.org/officeDocument/2006/relationships/image" Target="media/image204.wmf"/><Relationship Id="rId651" Type="http://schemas.openxmlformats.org/officeDocument/2006/relationships/image" Target="media/image292.wmf"/><Relationship Id="rId749" Type="http://schemas.openxmlformats.org/officeDocument/2006/relationships/image" Target="media/image341.wmf"/><Relationship Id="rId290" Type="http://schemas.openxmlformats.org/officeDocument/2006/relationships/oleObject" Target="embeddings/oleObject149.bin"/><Relationship Id="rId304" Type="http://schemas.openxmlformats.org/officeDocument/2006/relationships/oleObject" Target="embeddings/oleObject156.bin"/><Relationship Id="rId388" Type="http://schemas.openxmlformats.org/officeDocument/2006/relationships/image" Target="media/image179.wmf"/><Relationship Id="rId511" Type="http://schemas.openxmlformats.org/officeDocument/2006/relationships/oleObject" Target="embeddings/oleObject269.bin"/><Relationship Id="rId609" Type="http://schemas.openxmlformats.org/officeDocument/2006/relationships/image" Target="media/image271.wmf"/><Relationship Id="rId956" Type="http://schemas.openxmlformats.org/officeDocument/2006/relationships/oleObject" Target="embeddings/oleObject501.bin"/><Relationship Id="rId1141" Type="http://schemas.openxmlformats.org/officeDocument/2006/relationships/oleObject" Target="embeddings/oleObject593.bin"/><Relationship Id="rId85" Type="http://schemas.openxmlformats.org/officeDocument/2006/relationships/oleObject" Target="embeddings/oleObject34.bin"/><Relationship Id="rId150" Type="http://schemas.openxmlformats.org/officeDocument/2006/relationships/oleObject" Target="embeddings/oleObject75.bin"/><Relationship Id="rId595" Type="http://schemas.openxmlformats.org/officeDocument/2006/relationships/image" Target="media/image264.wmf"/><Relationship Id="rId816" Type="http://schemas.openxmlformats.org/officeDocument/2006/relationships/oleObject" Target="embeddings/oleObject430.bin"/><Relationship Id="rId1001" Type="http://schemas.openxmlformats.org/officeDocument/2006/relationships/image" Target="media/image467.wmf"/><Relationship Id="rId248" Type="http://schemas.openxmlformats.org/officeDocument/2006/relationships/oleObject" Target="embeddings/oleObject128.bin"/><Relationship Id="rId455" Type="http://schemas.openxmlformats.org/officeDocument/2006/relationships/oleObject" Target="embeddings/oleObject235.bin"/><Relationship Id="rId662" Type="http://schemas.openxmlformats.org/officeDocument/2006/relationships/oleObject" Target="embeddings/oleObject354.bin"/><Relationship Id="rId1085" Type="http://schemas.openxmlformats.org/officeDocument/2006/relationships/image" Target="media/image509.emf"/><Relationship Id="rId12" Type="http://schemas.openxmlformats.org/officeDocument/2006/relationships/image" Target="media/image5.png"/><Relationship Id="rId108" Type="http://schemas.openxmlformats.org/officeDocument/2006/relationships/oleObject" Target="embeddings/oleObject48.bin"/><Relationship Id="rId315" Type="http://schemas.openxmlformats.org/officeDocument/2006/relationships/image" Target="media/image143.wmf"/><Relationship Id="rId522" Type="http://schemas.openxmlformats.org/officeDocument/2006/relationships/image" Target="media/image234.wmf"/><Relationship Id="rId967" Type="http://schemas.openxmlformats.org/officeDocument/2006/relationships/image" Target="media/image450.wmf"/><Relationship Id="rId1152" Type="http://schemas.openxmlformats.org/officeDocument/2006/relationships/image" Target="media/image543.wmf"/><Relationship Id="rId96" Type="http://schemas.openxmlformats.org/officeDocument/2006/relationships/image" Target="media/image46.wmf"/><Relationship Id="rId161" Type="http://schemas.openxmlformats.org/officeDocument/2006/relationships/oleObject" Target="embeddings/oleObject84.bin"/><Relationship Id="rId399" Type="http://schemas.openxmlformats.org/officeDocument/2006/relationships/oleObject" Target="embeddings/oleObject206.bin"/><Relationship Id="rId827" Type="http://schemas.openxmlformats.org/officeDocument/2006/relationships/image" Target="media/image381.wmf"/><Relationship Id="rId1012" Type="http://schemas.openxmlformats.org/officeDocument/2006/relationships/oleObject" Target="embeddings/oleObject529.bin"/><Relationship Id="rId259" Type="http://schemas.openxmlformats.org/officeDocument/2006/relationships/image" Target="media/image115.wmf"/><Relationship Id="rId466" Type="http://schemas.openxmlformats.org/officeDocument/2006/relationships/image" Target="media/image215.wmf"/><Relationship Id="rId673" Type="http://schemas.openxmlformats.org/officeDocument/2006/relationships/image" Target="media/image303.wmf"/><Relationship Id="rId880" Type="http://schemas.openxmlformats.org/officeDocument/2006/relationships/oleObject" Target="embeddings/oleObject462.bin"/><Relationship Id="rId1096" Type="http://schemas.openxmlformats.org/officeDocument/2006/relationships/image" Target="media/image515.wmf"/><Relationship Id="rId23" Type="http://schemas.openxmlformats.org/officeDocument/2006/relationships/image" Target="media/image12.gif"/><Relationship Id="rId119" Type="http://schemas.openxmlformats.org/officeDocument/2006/relationships/oleObject" Target="embeddings/oleObject59.bin"/><Relationship Id="rId326" Type="http://schemas.openxmlformats.org/officeDocument/2006/relationships/oleObject" Target="embeddings/oleObject167.bin"/><Relationship Id="rId533" Type="http://schemas.openxmlformats.org/officeDocument/2006/relationships/oleObject" Target="embeddings/oleObject285.bin"/><Relationship Id="rId978" Type="http://schemas.openxmlformats.org/officeDocument/2006/relationships/oleObject" Target="embeddings/oleObject512.bin"/><Relationship Id="rId1163" Type="http://schemas.openxmlformats.org/officeDocument/2006/relationships/oleObject" Target="embeddings/oleObject604.bin"/><Relationship Id="rId740" Type="http://schemas.openxmlformats.org/officeDocument/2006/relationships/image" Target="media/image336.wmf"/><Relationship Id="rId838" Type="http://schemas.openxmlformats.org/officeDocument/2006/relationships/oleObject" Target="embeddings/oleObject441.bin"/><Relationship Id="rId1023" Type="http://schemas.openxmlformats.org/officeDocument/2006/relationships/image" Target="media/image478.wmf"/><Relationship Id="rId172" Type="http://schemas.openxmlformats.org/officeDocument/2006/relationships/oleObject" Target="embeddings/oleObject90.bin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23.bin"/><Relationship Id="rId684" Type="http://schemas.openxmlformats.org/officeDocument/2006/relationships/oleObject" Target="embeddings/oleObject365.bin"/><Relationship Id="rId337" Type="http://schemas.openxmlformats.org/officeDocument/2006/relationships/image" Target="media/image154.wmf"/><Relationship Id="rId891" Type="http://schemas.openxmlformats.org/officeDocument/2006/relationships/image" Target="media/image413.wmf"/><Relationship Id="rId905" Type="http://schemas.openxmlformats.org/officeDocument/2006/relationships/image" Target="media/image420.wmf"/><Relationship Id="rId989" Type="http://schemas.openxmlformats.org/officeDocument/2006/relationships/image" Target="media/image461.wmf"/><Relationship Id="rId34" Type="http://schemas.openxmlformats.org/officeDocument/2006/relationships/oleObject" Target="embeddings/oleObject6.bin"/><Relationship Id="rId544" Type="http://schemas.openxmlformats.org/officeDocument/2006/relationships/oleObject" Target="embeddings/oleObject294.bin"/><Relationship Id="rId751" Type="http://schemas.openxmlformats.org/officeDocument/2006/relationships/image" Target="media/image342.wmf"/><Relationship Id="rId849" Type="http://schemas.openxmlformats.org/officeDocument/2006/relationships/image" Target="media/image392.wmf"/><Relationship Id="rId1174" Type="http://schemas.openxmlformats.org/officeDocument/2006/relationships/image" Target="media/image554.wmf"/><Relationship Id="rId183" Type="http://schemas.openxmlformats.org/officeDocument/2006/relationships/image" Target="media/image77.wmf"/><Relationship Id="rId390" Type="http://schemas.openxmlformats.org/officeDocument/2006/relationships/image" Target="media/image180.wmf"/><Relationship Id="rId404" Type="http://schemas.openxmlformats.org/officeDocument/2006/relationships/image" Target="media/image184.wmf"/><Relationship Id="rId611" Type="http://schemas.openxmlformats.org/officeDocument/2006/relationships/image" Target="media/image272.wmf"/><Relationship Id="rId1034" Type="http://schemas.openxmlformats.org/officeDocument/2006/relationships/oleObject" Target="embeddings/oleObject540.bin"/><Relationship Id="rId250" Type="http://schemas.openxmlformats.org/officeDocument/2006/relationships/oleObject" Target="embeddings/oleObject129.bin"/><Relationship Id="rId488" Type="http://schemas.openxmlformats.org/officeDocument/2006/relationships/image" Target="media/image225.PNG"/><Relationship Id="rId695" Type="http://schemas.openxmlformats.org/officeDocument/2006/relationships/image" Target="media/image314.wmf"/><Relationship Id="rId709" Type="http://schemas.openxmlformats.org/officeDocument/2006/relationships/image" Target="media/image321.wmf"/><Relationship Id="rId916" Type="http://schemas.openxmlformats.org/officeDocument/2006/relationships/oleObject" Target="embeddings/oleObject481.bin"/><Relationship Id="rId1101" Type="http://schemas.openxmlformats.org/officeDocument/2006/relationships/oleObject" Target="embeddings/oleObject573.bin"/><Relationship Id="rId45" Type="http://schemas.openxmlformats.org/officeDocument/2006/relationships/oleObject" Target="embeddings/oleObject13.bin"/><Relationship Id="rId110" Type="http://schemas.openxmlformats.org/officeDocument/2006/relationships/oleObject" Target="embeddings/oleObject50.bin"/><Relationship Id="rId348" Type="http://schemas.openxmlformats.org/officeDocument/2006/relationships/image" Target="media/image159.wmf"/><Relationship Id="rId555" Type="http://schemas.openxmlformats.org/officeDocument/2006/relationships/image" Target="media/image244.wmf"/><Relationship Id="rId762" Type="http://schemas.openxmlformats.org/officeDocument/2006/relationships/image" Target="media/image348.wmf"/><Relationship Id="rId1185" Type="http://schemas.openxmlformats.org/officeDocument/2006/relationships/image" Target="media/image560.wmf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8.bin"/><Relationship Id="rId415" Type="http://schemas.openxmlformats.org/officeDocument/2006/relationships/oleObject" Target="embeddings/oleObject215.bin"/><Relationship Id="rId622" Type="http://schemas.openxmlformats.org/officeDocument/2006/relationships/oleObject" Target="embeddings/oleObject334.bin"/><Relationship Id="rId1045" Type="http://schemas.openxmlformats.org/officeDocument/2006/relationships/image" Target="media/image489.wmf"/><Relationship Id="rId261" Type="http://schemas.openxmlformats.org/officeDocument/2006/relationships/image" Target="media/image116.wmf"/><Relationship Id="rId499" Type="http://schemas.openxmlformats.org/officeDocument/2006/relationships/oleObject" Target="embeddings/oleObject261.bin"/><Relationship Id="rId927" Type="http://schemas.openxmlformats.org/officeDocument/2006/relationships/image" Target="media/image430.wmf"/><Relationship Id="rId1112" Type="http://schemas.openxmlformats.org/officeDocument/2006/relationships/image" Target="media/image523.wmf"/><Relationship Id="rId56" Type="http://schemas.openxmlformats.org/officeDocument/2006/relationships/image" Target="media/image27.wmf"/><Relationship Id="rId359" Type="http://schemas.openxmlformats.org/officeDocument/2006/relationships/oleObject" Target="embeddings/oleObject184.bin"/><Relationship Id="rId566" Type="http://schemas.openxmlformats.org/officeDocument/2006/relationships/oleObject" Target="embeddings/oleObject306.bin"/><Relationship Id="rId773" Type="http://schemas.openxmlformats.org/officeDocument/2006/relationships/image" Target="media/image353.wmf"/><Relationship Id="rId1196" Type="http://schemas.openxmlformats.org/officeDocument/2006/relationships/oleObject" Target="embeddings/oleObject620.bin"/><Relationship Id="rId121" Type="http://schemas.openxmlformats.org/officeDocument/2006/relationships/image" Target="media/image50.wmf"/><Relationship Id="rId219" Type="http://schemas.openxmlformats.org/officeDocument/2006/relationships/image" Target="media/image95.wmf"/><Relationship Id="rId426" Type="http://schemas.openxmlformats.org/officeDocument/2006/relationships/image" Target="media/image195.wmf"/><Relationship Id="rId633" Type="http://schemas.openxmlformats.org/officeDocument/2006/relationships/image" Target="media/image283.wmf"/><Relationship Id="rId980" Type="http://schemas.openxmlformats.org/officeDocument/2006/relationships/oleObject" Target="embeddings/oleObject513.bin"/><Relationship Id="rId1056" Type="http://schemas.openxmlformats.org/officeDocument/2006/relationships/oleObject" Target="embeddings/oleObject551.bin"/><Relationship Id="rId840" Type="http://schemas.openxmlformats.org/officeDocument/2006/relationships/oleObject" Target="embeddings/oleObject442.bin"/><Relationship Id="rId938" Type="http://schemas.openxmlformats.org/officeDocument/2006/relationships/oleObject" Target="embeddings/oleObject492.bin"/><Relationship Id="rId67" Type="http://schemas.openxmlformats.org/officeDocument/2006/relationships/oleObject" Target="embeddings/oleObject24.bin"/><Relationship Id="rId272" Type="http://schemas.openxmlformats.org/officeDocument/2006/relationships/oleObject" Target="embeddings/oleObject140.bin"/><Relationship Id="rId577" Type="http://schemas.openxmlformats.org/officeDocument/2006/relationships/image" Target="media/image255.wmf"/><Relationship Id="rId700" Type="http://schemas.openxmlformats.org/officeDocument/2006/relationships/oleObject" Target="embeddings/oleObject373.bin"/><Relationship Id="rId1123" Type="http://schemas.openxmlformats.org/officeDocument/2006/relationships/oleObject" Target="embeddings/oleObject584.bin"/><Relationship Id="rId132" Type="http://schemas.openxmlformats.org/officeDocument/2006/relationships/oleObject" Target="embeddings/oleObject66.bin"/><Relationship Id="rId784" Type="http://schemas.openxmlformats.org/officeDocument/2006/relationships/image" Target="media/image359.wmf"/><Relationship Id="rId991" Type="http://schemas.openxmlformats.org/officeDocument/2006/relationships/image" Target="media/image462.wmf"/><Relationship Id="rId1067" Type="http://schemas.openxmlformats.org/officeDocument/2006/relationships/image" Target="media/image500.wmf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45.bin"/><Relationship Id="rId851" Type="http://schemas.openxmlformats.org/officeDocument/2006/relationships/image" Target="media/image393.wmf"/><Relationship Id="rId283" Type="http://schemas.openxmlformats.org/officeDocument/2006/relationships/image" Target="media/image127.wmf"/><Relationship Id="rId490" Type="http://schemas.openxmlformats.org/officeDocument/2006/relationships/image" Target="media/image226.PNG"/><Relationship Id="rId504" Type="http://schemas.openxmlformats.org/officeDocument/2006/relationships/oleObject" Target="embeddings/oleObject266.bin"/><Relationship Id="rId711" Type="http://schemas.openxmlformats.org/officeDocument/2006/relationships/image" Target="media/image322.wmf"/><Relationship Id="rId949" Type="http://schemas.openxmlformats.org/officeDocument/2006/relationships/image" Target="media/image441.wmf"/><Relationship Id="rId1134" Type="http://schemas.openxmlformats.org/officeDocument/2006/relationships/image" Target="media/image534.wmf"/><Relationship Id="rId78" Type="http://schemas.openxmlformats.org/officeDocument/2006/relationships/oleObject" Target="embeddings/oleObject30.bin"/><Relationship Id="rId143" Type="http://schemas.openxmlformats.org/officeDocument/2006/relationships/image" Target="media/image61.wmf"/><Relationship Id="rId350" Type="http://schemas.openxmlformats.org/officeDocument/2006/relationships/image" Target="media/image160.wmf"/><Relationship Id="rId588" Type="http://schemas.openxmlformats.org/officeDocument/2006/relationships/oleObject" Target="embeddings/oleObject317.bin"/><Relationship Id="rId795" Type="http://schemas.openxmlformats.org/officeDocument/2006/relationships/image" Target="media/image365.wmf"/><Relationship Id="rId809" Type="http://schemas.openxmlformats.org/officeDocument/2006/relationships/image" Target="media/image372.wmf"/><Relationship Id="rId1201" Type="http://schemas.openxmlformats.org/officeDocument/2006/relationships/image" Target="media/image568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9.bin"/><Relationship Id="rId448" Type="http://schemas.openxmlformats.org/officeDocument/2006/relationships/image" Target="media/image206.wmf"/><Relationship Id="rId655" Type="http://schemas.openxmlformats.org/officeDocument/2006/relationships/image" Target="media/image294.wmf"/><Relationship Id="rId862" Type="http://schemas.openxmlformats.org/officeDocument/2006/relationships/oleObject" Target="embeddings/oleObject453.bin"/><Relationship Id="rId1078" Type="http://schemas.openxmlformats.org/officeDocument/2006/relationships/oleObject" Target="embeddings/oleObject562.bin"/><Relationship Id="rId294" Type="http://schemas.openxmlformats.org/officeDocument/2006/relationships/oleObject" Target="embeddings/oleObject151.bin"/><Relationship Id="rId308" Type="http://schemas.openxmlformats.org/officeDocument/2006/relationships/oleObject" Target="embeddings/oleObject158.bin"/><Relationship Id="rId515" Type="http://schemas.openxmlformats.org/officeDocument/2006/relationships/oleObject" Target="embeddings/oleObject272.bin"/><Relationship Id="rId722" Type="http://schemas.openxmlformats.org/officeDocument/2006/relationships/oleObject" Target="embeddings/oleObject384.bin"/><Relationship Id="rId1145" Type="http://schemas.openxmlformats.org/officeDocument/2006/relationships/oleObject" Target="embeddings/oleObject595.bin"/><Relationship Id="rId89" Type="http://schemas.openxmlformats.org/officeDocument/2006/relationships/oleObject" Target="embeddings/oleObject36.bin"/><Relationship Id="rId154" Type="http://schemas.openxmlformats.org/officeDocument/2006/relationships/oleObject" Target="embeddings/oleObject77.bin"/><Relationship Id="rId361" Type="http://schemas.openxmlformats.org/officeDocument/2006/relationships/oleObject" Target="embeddings/oleObject185.bin"/><Relationship Id="rId599" Type="http://schemas.openxmlformats.org/officeDocument/2006/relationships/image" Target="media/image266.wmf"/><Relationship Id="rId1005" Type="http://schemas.openxmlformats.org/officeDocument/2006/relationships/image" Target="media/image469.wmf"/><Relationship Id="rId1212" Type="http://schemas.openxmlformats.org/officeDocument/2006/relationships/footer" Target="footer1.xml"/><Relationship Id="rId459" Type="http://schemas.openxmlformats.org/officeDocument/2006/relationships/oleObject" Target="embeddings/oleObject237.bin"/><Relationship Id="rId666" Type="http://schemas.openxmlformats.org/officeDocument/2006/relationships/oleObject" Target="embeddings/oleObject356.bin"/><Relationship Id="rId873" Type="http://schemas.openxmlformats.org/officeDocument/2006/relationships/image" Target="media/image404.wmf"/><Relationship Id="rId1089" Type="http://schemas.openxmlformats.org/officeDocument/2006/relationships/oleObject" Target="embeddings/oleObject567.bin"/><Relationship Id="rId16" Type="http://schemas.openxmlformats.org/officeDocument/2006/relationships/image" Target="media/image8.emf"/><Relationship Id="rId221" Type="http://schemas.openxmlformats.org/officeDocument/2006/relationships/image" Target="media/image96.wmf"/><Relationship Id="rId319" Type="http://schemas.openxmlformats.org/officeDocument/2006/relationships/image" Target="media/image145.wmf"/><Relationship Id="rId526" Type="http://schemas.openxmlformats.org/officeDocument/2006/relationships/image" Target="media/image236.wmf"/><Relationship Id="rId1156" Type="http://schemas.openxmlformats.org/officeDocument/2006/relationships/image" Target="media/image545.wmf"/><Relationship Id="rId733" Type="http://schemas.openxmlformats.org/officeDocument/2006/relationships/image" Target="media/image333.wmf"/><Relationship Id="rId940" Type="http://schemas.openxmlformats.org/officeDocument/2006/relationships/oleObject" Target="embeddings/oleObject493.bin"/><Relationship Id="rId1016" Type="http://schemas.openxmlformats.org/officeDocument/2006/relationships/oleObject" Target="embeddings/oleObject531.bin"/><Relationship Id="rId165" Type="http://schemas.openxmlformats.org/officeDocument/2006/relationships/image" Target="media/image68.wmf"/><Relationship Id="rId372" Type="http://schemas.openxmlformats.org/officeDocument/2006/relationships/image" Target="media/image171.wmf"/><Relationship Id="rId677" Type="http://schemas.openxmlformats.org/officeDocument/2006/relationships/image" Target="media/image305.wmf"/><Relationship Id="rId800" Type="http://schemas.openxmlformats.org/officeDocument/2006/relationships/oleObject" Target="embeddings/oleObject422.bin"/><Relationship Id="rId232" Type="http://schemas.openxmlformats.org/officeDocument/2006/relationships/oleObject" Target="embeddings/oleObject120.bin"/><Relationship Id="rId884" Type="http://schemas.openxmlformats.org/officeDocument/2006/relationships/oleObject" Target="embeddings/oleObject464.bin"/><Relationship Id="rId27" Type="http://schemas.openxmlformats.org/officeDocument/2006/relationships/oleObject" Target="embeddings/oleObject2.bin"/><Relationship Id="rId537" Type="http://schemas.openxmlformats.org/officeDocument/2006/relationships/oleObject" Target="embeddings/oleObject288.bin"/><Relationship Id="rId744" Type="http://schemas.openxmlformats.org/officeDocument/2006/relationships/image" Target="media/image338.emf"/><Relationship Id="rId951" Type="http://schemas.openxmlformats.org/officeDocument/2006/relationships/image" Target="media/image442.wmf"/><Relationship Id="rId1167" Type="http://schemas.openxmlformats.org/officeDocument/2006/relationships/oleObject" Target="embeddings/oleObject606.bin"/><Relationship Id="rId80" Type="http://schemas.openxmlformats.org/officeDocument/2006/relationships/oleObject" Target="embeddings/oleObject31.bin"/><Relationship Id="rId176" Type="http://schemas.openxmlformats.org/officeDocument/2006/relationships/oleObject" Target="embeddings/oleObject92.bin"/><Relationship Id="rId383" Type="http://schemas.openxmlformats.org/officeDocument/2006/relationships/oleObject" Target="embeddings/oleObject196.bin"/><Relationship Id="rId590" Type="http://schemas.openxmlformats.org/officeDocument/2006/relationships/oleObject" Target="embeddings/oleObject318.bin"/><Relationship Id="rId604" Type="http://schemas.openxmlformats.org/officeDocument/2006/relationships/oleObject" Target="embeddings/oleObject325.bin"/><Relationship Id="rId811" Type="http://schemas.openxmlformats.org/officeDocument/2006/relationships/image" Target="media/image373.wmf"/><Relationship Id="rId1027" Type="http://schemas.openxmlformats.org/officeDocument/2006/relationships/image" Target="media/image480.wmf"/><Relationship Id="rId243" Type="http://schemas.openxmlformats.org/officeDocument/2006/relationships/image" Target="media/image107.wmf"/><Relationship Id="rId450" Type="http://schemas.openxmlformats.org/officeDocument/2006/relationships/image" Target="media/image207.wmf"/><Relationship Id="rId688" Type="http://schemas.openxmlformats.org/officeDocument/2006/relationships/oleObject" Target="embeddings/oleObject367.bin"/><Relationship Id="rId895" Type="http://schemas.openxmlformats.org/officeDocument/2006/relationships/image" Target="media/image415.wmf"/><Relationship Id="rId909" Type="http://schemas.openxmlformats.org/officeDocument/2006/relationships/image" Target="media/image421.wmf"/><Relationship Id="rId1080" Type="http://schemas.openxmlformats.org/officeDocument/2006/relationships/oleObject" Target="embeddings/oleObject563.bin"/><Relationship Id="rId38" Type="http://schemas.openxmlformats.org/officeDocument/2006/relationships/oleObject" Target="embeddings/oleObject10.bin"/><Relationship Id="rId103" Type="http://schemas.openxmlformats.org/officeDocument/2006/relationships/oleObject" Target="embeddings/oleObject43.bin"/><Relationship Id="rId310" Type="http://schemas.openxmlformats.org/officeDocument/2006/relationships/oleObject" Target="embeddings/oleObject159.bin"/><Relationship Id="rId548" Type="http://schemas.openxmlformats.org/officeDocument/2006/relationships/image" Target="media/image240.png"/><Relationship Id="rId755" Type="http://schemas.openxmlformats.org/officeDocument/2006/relationships/oleObject" Target="embeddings/oleObject400.bin"/><Relationship Id="rId962" Type="http://schemas.openxmlformats.org/officeDocument/2006/relationships/oleObject" Target="embeddings/oleObject504.bin"/><Relationship Id="rId1178" Type="http://schemas.openxmlformats.org/officeDocument/2006/relationships/image" Target="media/image556.wmf"/><Relationship Id="rId91" Type="http://schemas.openxmlformats.org/officeDocument/2006/relationships/oleObject" Target="embeddings/oleObject37.bin"/><Relationship Id="rId187" Type="http://schemas.openxmlformats.org/officeDocument/2006/relationships/image" Target="media/image79.wmf"/><Relationship Id="rId394" Type="http://schemas.openxmlformats.org/officeDocument/2006/relationships/image" Target="media/image181.wmf"/><Relationship Id="rId408" Type="http://schemas.openxmlformats.org/officeDocument/2006/relationships/image" Target="media/image186.wmf"/><Relationship Id="rId615" Type="http://schemas.openxmlformats.org/officeDocument/2006/relationships/image" Target="media/image274.wmf"/><Relationship Id="rId822" Type="http://schemas.openxmlformats.org/officeDocument/2006/relationships/oleObject" Target="embeddings/oleObject433.bin"/><Relationship Id="rId1038" Type="http://schemas.openxmlformats.org/officeDocument/2006/relationships/oleObject" Target="embeddings/oleObject542.bin"/><Relationship Id="rId254" Type="http://schemas.openxmlformats.org/officeDocument/2006/relationships/oleObject" Target="embeddings/oleObject131.bin"/><Relationship Id="rId699" Type="http://schemas.openxmlformats.org/officeDocument/2006/relationships/image" Target="media/image316.wmf"/><Relationship Id="rId1091" Type="http://schemas.openxmlformats.org/officeDocument/2006/relationships/oleObject" Target="embeddings/oleObject568.bin"/><Relationship Id="rId1105" Type="http://schemas.openxmlformats.org/officeDocument/2006/relationships/oleObject" Target="embeddings/oleObject575.bin"/><Relationship Id="rId49" Type="http://schemas.openxmlformats.org/officeDocument/2006/relationships/oleObject" Target="embeddings/oleObject15.bin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38.bin"/><Relationship Id="rId559" Type="http://schemas.openxmlformats.org/officeDocument/2006/relationships/image" Target="media/image246.wmf"/><Relationship Id="rId766" Type="http://schemas.openxmlformats.org/officeDocument/2006/relationships/image" Target="media/image350.wmf"/><Relationship Id="rId1189" Type="http://schemas.openxmlformats.org/officeDocument/2006/relationships/image" Target="media/image562.wmf"/><Relationship Id="rId198" Type="http://schemas.openxmlformats.org/officeDocument/2006/relationships/oleObject" Target="embeddings/oleObject103.bin"/><Relationship Id="rId321" Type="http://schemas.openxmlformats.org/officeDocument/2006/relationships/image" Target="media/image146.wmf"/><Relationship Id="rId419" Type="http://schemas.openxmlformats.org/officeDocument/2006/relationships/oleObject" Target="embeddings/oleObject217.bin"/><Relationship Id="rId626" Type="http://schemas.openxmlformats.org/officeDocument/2006/relationships/oleObject" Target="embeddings/oleObject336.bin"/><Relationship Id="rId973" Type="http://schemas.openxmlformats.org/officeDocument/2006/relationships/image" Target="media/image453.wmf"/><Relationship Id="rId1049" Type="http://schemas.openxmlformats.org/officeDocument/2006/relationships/image" Target="media/image491.wmf"/><Relationship Id="rId833" Type="http://schemas.openxmlformats.org/officeDocument/2006/relationships/image" Target="media/image384.wmf"/><Relationship Id="rId1116" Type="http://schemas.openxmlformats.org/officeDocument/2006/relationships/image" Target="media/image525.wmf"/><Relationship Id="rId265" Type="http://schemas.openxmlformats.org/officeDocument/2006/relationships/image" Target="media/image118.wmf"/><Relationship Id="rId472" Type="http://schemas.openxmlformats.org/officeDocument/2006/relationships/image" Target="media/image218.wmf"/><Relationship Id="rId900" Type="http://schemas.openxmlformats.org/officeDocument/2006/relationships/oleObject" Target="embeddings/oleObject472.bin"/><Relationship Id="rId125" Type="http://schemas.openxmlformats.org/officeDocument/2006/relationships/image" Target="media/image52.wmf"/><Relationship Id="rId332" Type="http://schemas.openxmlformats.org/officeDocument/2006/relationships/oleObject" Target="embeddings/oleObject170.bin"/><Relationship Id="rId777" Type="http://schemas.openxmlformats.org/officeDocument/2006/relationships/image" Target="media/image355.emf"/><Relationship Id="rId984" Type="http://schemas.openxmlformats.org/officeDocument/2006/relationships/oleObject" Target="embeddings/oleObject515.bin"/><Relationship Id="rId637" Type="http://schemas.openxmlformats.org/officeDocument/2006/relationships/image" Target="media/image285.wmf"/><Relationship Id="rId844" Type="http://schemas.openxmlformats.org/officeDocument/2006/relationships/oleObject" Target="embeddings/oleObject444.bin"/><Relationship Id="rId276" Type="http://schemas.openxmlformats.org/officeDocument/2006/relationships/oleObject" Target="embeddings/oleObject142.bin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68.bin"/><Relationship Id="rId704" Type="http://schemas.openxmlformats.org/officeDocument/2006/relationships/oleObject" Target="embeddings/oleObject375.bin"/><Relationship Id="rId911" Type="http://schemas.openxmlformats.org/officeDocument/2006/relationships/image" Target="media/image422.wmf"/><Relationship Id="rId1127" Type="http://schemas.openxmlformats.org/officeDocument/2006/relationships/oleObject" Target="embeddings/oleObject586.bin"/><Relationship Id="rId40" Type="http://schemas.openxmlformats.org/officeDocument/2006/relationships/image" Target="media/image19.wmf"/><Relationship Id="rId136" Type="http://schemas.openxmlformats.org/officeDocument/2006/relationships/oleObject" Target="embeddings/oleObject68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98.bin"/><Relationship Id="rId788" Type="http://schemas.openxmlformats.org/officeDocument/2006/relationships/image" Target="media/image361.wmf"/><Relationship Id="rId995" Type="http://schemas.openxmlformats.org/officeDocument/2006/relationships/image" Target="media/image464.wmf"/><Relationship Id="rId1180" Type="http://schemas.openxmlformats.org/officeDocument/2006/relationships/oleObject" Target="embeddings/oleObject612.bin"/><Relationship Id="rId203" Type="http://schemas.openxmlformats.org/officeDocument/2006/relationships/image" Target="media/image87.wmf"/><Relationship Id="rId648" Type="http://schemas.openxmlformats.org/officeDocument/2006/relationships/oleObject" Target="embeddings/oleObject347.bin"/><Relationship Id="rId855" Type="http://schemas.openxmlformats.org/officeDocument/2006/relationships/image" Target="media/image395.wmf"/><Relationship Id="rId1040" Type="http://schemas.openxmlformats.org/officeDocument/2006/relationships/oleObject" Target="embeddings/oleObject543.bin"/><Relationship Id="rId287" Type="http://schemas.openxmlformats.org/officeDocument/2006/relationships/image" Target="media/image129.wmf"/><Relationship Id="rId410" Type="http://schemas.openxmlformats.org/officeDocument/2006/relationships/image" Target="media/image187.wmf"/><Relationship Id="rId494" Type="http://schemas.openxmlformats.org/officeDocument/2006/relationships/oleObject" Target="embeddings/oleObject256.bin"/><Relationship Id="rId508" Type="http://schemas.openxmlformats.org/officeDocument/2006/relationships/image" Target="media/image230.wmf"/><Relationship Id="rId715" Type="http://schemas.openxmlformats.org/officeDocument/2006/relationships/image" Target="media/image324.wmf"/><Relationship Id="rId922" Type="http://schemas.openxmlformats.org/officeDocument/2006/relationships/oleObject" Target="embeddings/oleObject484.bin"/><Relationship Id="rId1138" Type="http://schemas.openxmlformats.org/officeDocument/2006/relationships/image" Target="media/image536.wmf"/><Relationship Id="rId147" Type="http://schemas.openxmlformats.org/officeDocument/2006/relationships/image" Target="media/image63.wmf"/><Relationship Id="rId354" Type="http://schemas.openxmlformats.org/officeDocument/2006/relationships/image" Target="media/image162.wmf"/><Relationship Id="rId799" Type="http://schemas.openxmlformats.org/officeDocument/2006/relationships/image" Target="media/image367.wmf"/><Relationship Id="rId1191" Type="http://schemas.openxmlformats.org/officeDocument/2006/relationships/image" Target="media/image563.wmf"/><Relationship Id="rId1205" Type="http://schemas.openxmlformats.org/officeDocument/2006/relationships/image" Target="media/image570.wmf"/><Relationship Id="rId51" Type="http://schemas.openxmlformats.org/officeDocument/2006/relationships/oleObject" Target="embeddings/oleObject16.bin"/><Relationship Id="rId561" Type="http://schemas.openxmlformats.org/officeDocument/2006/relationships/image" Target="media/image247.wmf"/><Relationship Id="rId659" Type="http://schemas.openxmlformats.org/officeDocument/2006/relationships/image" Target="media/image296.wmf"/><Relationship Id="rId866" Type="http://schemas.openxmlformats.org/officeDocument/2006/relationships/oleObject" Target="embeddings/oleObject455.bin"/><Relationship Id="rId214" Type="http://schemas.openxmlformats.org/officeDocument/2006/relationships/oleObject" Target="embeddings/oleObject111.bin"/><Relationship Id="rId298" Type="http://schemas.openxmlformats.org/officeDocument/2006/relationships/oleObject" Target="embeddings/oleObject153.bin"/><Relationship Id="rId421" Type="http://schemas.openxmlformats.org/officeDocument/2006/relationships/oleObject" Target="embeddings/oleObject218.bin"/><Relationship Id="rId519" Type="http://schemas.openxmlformats.org/officeDocument/2006/relationships/oleObject" Target="embeddings/oleObject276.bin"/><Relationship Id="rId1051" Type="http://schemas.openxmlformats.org/officeDocument/2006/relationships/image" Target="media/image492.wmf"/><Relationship Id="rId1149" Type="http://schemas.openxmlformats.org/officeDocument/2006/relationships/oleObject" Target="embeddings/oleObject597.bin"/><Relationship Id="rId158" Type="http://schemas.openxmlformats.org/officeDocument/2006/relationships/oleObject" Target="embeddings/oleObject81.bin"/><Relationship Id="rId726" Type="http://schemas.openxmlformats.org/officeDocument/2006/relationships/oleObject" Target="embeddings/oleObject386.bin"/><Relationship Id="rId933" Type="http://schemas.openxmlformats.org/officeDocument/2006/relationships/image" Target="media/image433.wmf"/><Relationship Id="rId1009" Type="http://schemas.openxmlformats.org/officeDocument/2006/relationships/image" Target="media/image471.wmf"/><Relationship Id="rId62" Type="http://schemas.openxmlformats.org/officeDocument/2006/relationships/image" Target="media/image30.wmf"/><Relationship Id="rId365" Type="http://schemas.openxmlformats.org/officeDocument/2006/relationships/oleObject" Target="embeddings/oleObject187.bin"/><Relationship Id="rId572" Type="http://schemas.openxmlformats.org/officeDocument/2006/relationships/oleObject" Target="embeddings/oleObject309.bin"/><Relationship Id="rId225" Type="http://schemas.openxmlformats.org/officeDocument/2006/relationships/image" Target="media/image98.wmf"/><Relationship Id="rId432" Type="http://schemas.openxmlformats.org/officeDocument/2006/relationships/image" Target="media/image198.wmf"/><Relationship Id="rId877" Type="http://schemas.openxmlformats.org/officeDocument/2006/relationships/image" Target="media/image406.wmf"/><Relationship Id="rId1062" Type="http://schemas.openxmlformats.org/officeDocument/2006/relationships/oleObject" Target="embeddings/oleObject554.bin"/><Relationship Id="rId737" Type="http://schemas.openxmlformats.org/officeDocument/2006/relationships/oleObject" Target="embeddings/oleObject392.bin"/><Relationship Id="rId944" Type="http://schemas.openxmlformats.org/officeDocument/2006/relationships/oleObject" Target="embeddings/oleObject495.bin"/><Relationship Id="rId73" Type="http://schemas.openxmlformats.org/officeDocument/2006/relationships/image" Target="media/image35.wmf"/><Relationship Id="rId169" Type="http://schemas.openxmlformats.org/officeDocument/2006/relationships/image" Target="media/image70.wmf"/><Relationship Id="rId376" Type="http://schemas.openxmlformats.org/officeDocument/2006/relationships/image" Target="media/image173.wmf"/><Relationship Id="rId583" Type="http://schemas.openxmlformats.org/officeDocument/2006/relationships/image" Target="media/image258.wmf"/><Relationship Id="rId790" Type="http://schemas.openxmlformats.org/officeDocument/2006/relationships/image" Target="media/image362.emf"/><Relationship Id="rId804" Type="http://schemas.openxmlformats.org/officeDocument/2006/relationships/oleObject" Target="embeddings/oleObject424.bin"/><Relationship Id="rId4" Type="http://schemas.openxmlformats.org/officeDocument/2006/relationships/settings" Target="settings.xml"/><Relationship Id="rId236" Type="http://schemas.openxmlformats.org/officeDocument/2006/relationships/oleObject" Target="embeddings/oleObject122.bin"/><Relationship Id="rId443" Type="http://schemas.openxmlformats.org/officeDocument/2006/relationships/oleObject" Target="embeddings/oleObject229.bin"/><Relationship Id="rId650" Type="http://schemas.openxmlformats.org/officeDocument/2006/relationships/oleObject" Target="embeddings/oleObject348.bin"/><Relationship Id="rId888" Type="http://schemas.openxmlformats.org/officeDocument/2006/relationships/oleObject" Target="embeddings/oleObject466.bin"/><Relationship Id="rId1073" Type="http://schemas.openxmlformats.org/officeDocument/2006/relationships/image" Target="media/image503.wmf"/><Relationship Id="rId303" Type="http://schemas.openxmlformats.org/officeDocument/2006/relationships/image" Target="media/image137.wmf"/><Relationship Id="rId748" Type="http://schemas.openxmlformats.org/officeDocument/2006/relationships/oleObject" Target="embeddings/oleObject397.bin"/><Relationship Id="rId955" Type="http://schemas.openxmlformats.org/officeDocument/2006/relationships/image" Target="media/image444.wmf"/><Relationship Id="rId1140" Type="http://schemas.openxmlformats.org/officeDocument/2006/relationships/image" Target="media/image537.wmf"/><Relationship Id="rId84" Type="http://schemas.openxmlformats.org/officeDocument/2006/relationships/image" Target="media/image40.wmf"/><Relationship Id="rId387" Type="http://schemas.openxmlformats.org/officeDocument/2006/relationships/oleObject" Target="embeddings/oleObject198.bin"/><Relationship Id="rId510" Type="http://schemas.openxmlformats.org/officeDocument/2006/relationships/image" Target="media/image231.wmf"/><Relationship Id="rId594" Type="http://schemas.openxmlformats.org/officeDocument/2006/relationships/oleObject" Target="embeddings/oleObject320.bin"/><Relationship Id="rId608" Type="http://schemas.openxmlformats.org/officeDocument/2006/relationships/oleObject" Target="embeddings/oleObject327.bin"/><Relationship Id="rId815" Type="http://schemas.openxmlformats.org/officeDocument/2006/relationships/image" Target="media/image375.wmf"/><Relationship Id="rId247" Type="http://schemas.openxmlformats.org/officeDocument/2006/relationships/image" Target="media/image109.wmf"/><Relationship Id="rId899" Type="http://schemas.openxmlformats.org/officeDocument/2006/relationships/image" Target="media/image417.wmf"/><Relationship Id="rId1000" Type="http://schemas.openxmlformats.org/officeDocument/2006/relationships/oleObject" Target="embeddings/oleObject523.bin"/><Relationship Id="rId1084" Type="http://schemas.openxmlformats.org/officeDocument/2006/relationships/oleObject" Target="embeddings/oleObject565.bin"/><Relationship Id="rId107" Type="http://schemas.openxmlformats.org/officeDocument/2006/relationships/oleObject" Target="embeddings/oleObject47.bin"/><Relationship Id="rId454" Type="http://schemas.openxmlformats.org/officeDocument/2006/relationships/image" Target="media/image209.wmf"/><Relationship Id="rId661" Type="http://schemas.openxmlformats.org/officeDocument/2006/relationships/image" Target="media/image297.wmf"/><Relationship Id="rId759" Type="http://schemas.openxmlformats.org/officeDocument/2006/relationships/oleObject" Target="embeddings/oleObject402.bin"/><Relationship Id="rId966" Type="http://schemas.openxmlformats.org/officeDocument/2006/relationships/oleObject" Target="embeddings/oleObject506.bin"/><Relationship Id="rId11" Type="http://schemas.openxmlformats.org/officeDocument/2006/relationships/image" Target="media/image4.png"/><Relationship Id="rId314" Type="http://schemas.openxmlformats.org/officeDocument/2006/relationships/oleObject" Target="embeddings/oleObject161.bin"/><Relationship Id="rId398" Type="http://schemas.openxmlformats.org/officeDocument/2006/relationships/image" Target="media/image182.wmf"/><Relationship Id="rId521" Type="http://schemas.openxmlformats.org/officeDocument/2006/relationships/image" Target="media/image233.emf"/><Relationship Id="rId619" Type="http://schemas.openxmlformats.org/officeDocument/2006/relationships/image" Target="media/image276.wmf"/><Relationship Id="rId1151" Type="http://schemas.openxmlformats.org/officeDocument/2006/relationships/oleObject" Target="embeddings/oleObject598.bin"/><Relationship Id="rId95" Type="http://schemas.openxmlformats.org/officeDocument/2006/relationships/oleObject" Target="embeddings/oleObject39.bin"/><Relationship Id="rId160" Type="http://schemas.openxmlformats.org/officeDocument/2006/relationships/oleObject" Target="embeddings/oleObject83.bin"/><Relationship Id="rId826" Type="http://schemas.openxmlformats.org/officeDocument/2006/relationships/oleObject" Target="embeddings/oleObject435.bin"/><Relationship Id="rId1011" Type="http://schemas.openxmlformats.org/officeDocument/2006/relationships/image" Target="media/image472.wmf"/><Relationship Id="rId1109" Type="http://schemas.openxmlformats.org/officeDocument/2006/relationships/oleObject" Target="embeddings/oleObject577.bin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40.bin"/><Relationship Id="rId672" Type="http://schemas.openxmlformats.org/officeDocument/2006/relationships/oleObject" Target="embeddings/oleObject359.bin"/><Relationship Id="rId1095" Type="http://schemas.openxmlformats.org/officeDocument/2006/relationships/oleObject" Target="embeddings/oleObject570.bin"/><Relationship Id="rId22" Type="http://schemas.openxmlformats.org/officeDocument/2006/relationships/image" Target="media/image11.png"/><Relationship Id="rId118" Type="http://schemas.openxmlformats.org/officeDocument/2006/relationships/oleObject" Target="embeddings/oleObject58.bin"/><Relationship Id="rId325" Type="http://schemas.openxmlformats.org/officeDocument/2006/relationships/image" Target="media/image148.wmf"/><Relationship Id="rId532" Type="http://schemas.openxmlformats.org/officeDocument/2006/relationships/oleObject" Target="embeddings/oleObject284.bin"/><Relationship Id="rId977" Type="http://schemas.openxmlformats.org/officeDocument/2006/relationships/image" Target="media/image455.wmf"/><Relationship Id="rId1162" Type="http://schemas.openxmlformats.org/officeDocument/2006/relationships/image" Target="media/image548.wmf"/><Relationship Id="rId171" Type="http://schemas.openxmlformats.org/officeDocument/2006/relationships/image" Target="media/image71.wmf"/><Relationship Id="rId837" Type="http://schemas.openxmlformats.org/officeDocument/2006/relationships/image" Target="media/image386.wmf"/><Relationship Id="rId1022" Type="http://schemas.openxmlformats.org/officeDocument/2006/relationships/oleObject" Target="embeddings/oleObject534.bin"/><Relationship Id="rId269" Type="http://schemas.openxmlformats.org/officeDocument/2006/relationships/image" Target="media/image120.wmf"/><Relationship Id="rId476" Type="http://schemas.openxmlformats.org/officeDocument/2006/relationships/image" Target="media/image220.wmf"/><Relationship Id="rId683" Type="http://schemas.openxmlformats.org/officeDocument/2006/relationships/image" Target="media/image308.wmf"/><Relationship Id="rId890" Type="http://schemas.openxmlformats.org/officeDocument/2006/relationships/oleObject" Target="embeddings/oleObject467.bin"/><Relationship Id="rId904" Type="http://schemas.openxmlformats.org/officeDocument/2006/relationships/oleObject" Target="embeddings/oleObject474.bin"/><Relationship Id="rId33" Type="http://schemas.openxmlformats.org/officeDocument/2006/relationships/oleObject" Target="embeddings/oleObject5.bin"/><Relationship Id="rId129" Type="http://schemas.openxmlformats.org/officeDocument/2006/relationships/image" Target="media/image54.wmf"/><Relationship Id="rId336" Type="http://schemas.openxmlformats.org/officeDocument/2006/relationships/oleObject" Target="embeddings/oleObject172.bin"/><Relationship Id="rId543" Type="http://schemas.openxmlformats.org/officeDocument/2006/relationships/oleObject" Target="embeddings/oleObject293.bin"/><Relationship Id="rId988" Type="http://schemas.openxmlformats.org/officeDocument/2006/relationships/oleObject" Target="embeddings/oleObject517.bin"/><Relationship Id="rId1173" Type="http://schemas.openxmlformats.org/officeDocument/2006/relationships/oleObject" Target="embeddings/oleObject609.bin"/><Relationship Id="rId182" Type="http://schemas.openxmlformats.org/officeDocument/2006/relationships/oleObject" Target="embeddings/oleObject95.bin"/><Relationship Id="rId403" Type="http://schemas.openxmlformats.org/officeDocument/2006/relationships/oleObject" Target="embeddings/oleObject209.bin"/><Relationship Id="rId750" Type="http://schemas.openxmlformats.org/officeDocument/2006/relationships/oleObject" Target="embeddings/oleObject398.bin"/><Relationship Id="rId848" Type="http://schemas.openxmlformats.org/officeDocument/2006/relationships/oleObject" Target="embeddings/oleObject446.bin"/><Relationship Id="rId1033" Type="http://schemas.openxmlformats.org/officeDocument/2006/relationships/image" Target="media/image483.wmf"/><Relationship Id="rId487" Type="http://schemas.openxmlformats.org/officeDocument/2006/relationships/oleObject" Target="embeddings/oleObject252.bin"/><Relationship Id="rId610" Type="http://schemas.openxmlformats.org/officeDocument/2006/relationships/oleObject" Target="embeddings/oleObject328.bin"/><Relationship Id="rId694" Type="http://schemas.openxmlformats.org/officeDocument/2006/relationships/oleObject" Target="embeddings/oleObject370.bin"/><Relationship Id="rId708" Type="http://schemas.openxmlformats.org/officeDocument/2006/relationships/oleObject" Target="embeddings/oleObject377.bin"/><Relationship Id="rId915" Type="http://schemas.openxmlformats.org/officeDocument/2006/relationships/image" Target="media/image424.wmf"/><Relationship Id="rId347" Type="http://schemas.openxmlformats.org/officeDocument/2006/relationships/oleObject" Target="embeddings/oleObject178.bin"/><Relationship Id="rId999" Type="http://schemas.openxmlformats.org/officeDocument/2006/relationships/image" Target="media/image466.wmf"/><Relationship Id="rId1100" Type="http://schemas.openxmlformats.org/officeDocument/2006/relationships/image" Target="media/image517.wmf"/><Relationship Id="rId1184" Type="http://schemas.openxmlformats.org/officeDocument/2006/relationships/oleObject" Target="embeddings/oleObject614.bin"/><Relationship Id="rId44" Type="http://schemas.openxmlformats.org/officeDocument/2006/relationships/image" Target="media/image21.wmf"/><Relationship Id="rId554" Type="http://schemas.openxmlformats.org/officeDocument/2006/relationships/oleObject" Target="embeddings/oleObject300.bin"/><Relationship Id="rId761" Type="http://schemas.openxmlformats.org/officeDocument/2006/relationships/oleObject" Target="embeddings/oleObject403.bin"/><Relationship Id="rId859" Type="http://schemas.openxmlformats.org/officeDocument/2006/relationships/image" Target="media/image397.wmf"/><Relationship Id="rId193" Type="http://schemas.openxmlformats.org/officeDocument/2006/relationships/image" Target="media/image82.wmf"/><Relationship Id="rId207" Type="http://schemas.openxmlformats.org/officeDocument/2006/relationships/image" Target="media/image89.wmf"/><Relationship Id="rId414" Type="http://schemas.openxmlformats.org/officeDocument/2006/relationships/image" Target="media/image189.wmf"/><Relationship Id="rId498" Type="http://schemas.openxmlformats.org/officeDocument/2006/relationships/oleObject" Target="embeddings/oleObject260.bin"/><Relationship Id="rId621" Type="http://schemas.openxmlformats.org/officeDocument/2006/relationships/image" Target="media/image277.wmf"/><Relationship Id="rId1044" Type="http://schemas.openxmlformats.org/officeDocument/2006/relationships/oleObject" Target="embeddings/oleObject545.bin"/><Relationship Id="rId260" Type="http://schemas.openxmlformats.org/officeDocument/2006/relationships/oleObject" Target="embeddings/oleObject134.bin"/><Relationship Id="rId719" Type="http://schemas.openxmlformats.org/officeDocument/2006/relationships/image" Target="media/image326.wmf"/><Relationship Id="rId926" Type="http://schemas.openxmlformats.org/officeDocument/2006/relationships/oleObject" Target="embeddings/oleObject486.bin"/><Relationship Id="rId1111" Type="http://schemas.openxmlformats.org/officeDocument/2006/relationships/oleObject" Target="embeddings/oleObject578.bin"/><Relationship Id="rId55" Type="http://schemas.openxmlformats.org/officeDocument/2006/relationships/oleObject" Target="embeddings/oleObject18.bin"/><Relationship Id="rId120" Type="http://schemas.openxmlformats.org/officeDocument/2006/relationships/oleObject" Target="embeddings/oleObject60.bin"/><Relationship Id="rId358" Type="http://schemas.openxmlformats.org/officeDocument/2006/relationships/image" Target="media/image164.wmf"/><Relationship Id="rId565" Type="http://schemas.openxmlformats.org/officeDocument/2006/relationships/image" Target="media/image249.wmf"/><Relationship Id="rId772" Type="http://schemas.openxmlformats.org/officeDocument/2006/relationships/oleObject" Target="embeddings/oleObject409.bin"/><Relationship Id="rId1195" Type="http://schemas.openxmlformats.org/officeDocument/2006/relationships/image" Target="media/image565.wmf"/><Relationship Id="rId1209" Type="http://schemas.openxmlformats.org/officeDocument/2006/relationships/image" Target="media/image572.wmf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20.bin"/><Relationship Id="rId632" Type="http://schemas.openxmlformats.org/officeDocument/2006/relationships/oleObject" Target="embeddings/oleObject339.bin"/><Relationship Id="rId1055" Type="http://schemas.openxmlformats.org/officeDocument/2006/relationships/image" Target="media/image494.wmf"/><Relationship Id="rId271" Type="http://schemas.openxmlformats.org/officeDocument/2006/relationships/image" Target="media/image121.wmf"/><Relationship Id="rId937" Type="http://schemas.openxmlformats.org/officeDocument/2006/relationships/image" Target="media/image435.wmf"/><Relationship Id="rId1122" Type="http://schemas.openxmlformats.org/officeDocument/2006/relationships/image" Target="media/image528.wmf"/><Relationship Id="rId66" Type="http://schemas.openxmlformats.org/officeDocument/2006/relationships/image" Target="media/image32.wmf"/><Relationship Id="rId131" Type="http://schemas.openxmlformats.org/officeDocument/2006/relationships/image" Target="media/image55.wmf"/><Relationship Id="rId369" Type="http://schemas.openxmlformats.org/officeDocument/2006/relationships/oleObject" Target="embeddings/oleObject189.bin"/><Relationship Id="rId576" Type="http://schemas.openxmlformats.org/officeDocument/2006/relationships/oleObject" Target="embeddings/oleObject311.bin"/><Relationship Id="rId783" Type="http://schemas.openxmlformats.org/officeDocument/2006/relationships/oleObject" Target="embeddings/oleObject414.bin"/><Relationship Id="rId990" Type="http://schemas.openxmlformats.org/officeDocument/2006/relationships/oleObject" Target="embeddings/oleObject518.bin"/><Relationship Id="rId229" Type="http://schemas.openxmlformats.org/officeDocument/2006/relationships/image" Target="media/image100.wmf"/><Relationship Id="rId436" Type="http://schemas.openxmlformats.org/officeDocument/2006/relationships/image" Target="media/image200.wmf"/><Relationship Id="rId643" Type="http://schemas.openxmlformats.org/officeDocument/2006/relationships/image" Target="media/image288.wmf"/><Relationship Id="rId1066" Type="http://schemas.openxmlformats.org/officeDocument/2006/relationships/oleObject" Target="embeddings/oleObject556.bin"/><Relationship Id="rId850" Type="http://schemas.openxmlformats.org/officeDocument/2006/relationships/oleObject" Target="embeddings/oleObject447.bin"/><Relationship Id="rId948" Type="http://schemas.openxmlformats.org/officeDocument/2006/relationships/oleObject" Target="embeddings/oleObject497.bin"/><Relationship Id="rId1133" Type="http://schemas.openxmlformats.org/officeDocument/2006/relationships/oleObject" Target="embeddings/oleObject589.bin"/><Relationship Id="rId77" Type="http://schemas.openxmlformats.org/officeDocument/2006/relationships/image" Target="media/image37.wmf"/><Relationship Id="rId282" Type="http://schemas.openxmlformats.org/officeDocument/2006/relationships/oleObject" Target="embeddings/oleObject145.bin"/><Relationship Id="rId503" Type="http://schemas.openxmlformats.org/officeDocument/2006/relationships/oleObject" Target="embeddings/oleObject265.bin"/><Relationship Id="rId587" Type="http://schemas.openxmlformats.org/officeDocument/2006/relationships/image" Target="media/image260.wmf"/><Relationship Id="rId710" Type="http://schemas.openxmlformats.org/officeDocument/2006/relationships/oleObject" Target="embeddings/oleObject378.bin"/><Relationship Id="rId808" Type="http://schemas.openxmlformats.org/officeDocument/2006/relationships/oleObject" Target="embeddings/oleObject426.bin"/><Relationship Id="rId8" Type="http://schemas.openxmlformats.org/officeDocument/2006/relationships/image" Target="media/image1.gif"/><Relationship Id="rId142" Type="http://schemas.openxmlformats.org/officeDocument/2006/relationships/oleObject" Target="embeddings/oleObject71.bin"/><Relationship Id="rId447" Type="http://schemas.openxmlformats.org/officeDocument/2006/relationships/oleObject" Target="embeddings/oleObject231.bin"/><Relationship Id="rId794" Type="http://schemas.openxmlformats.org/officeDocument/2006/relationships/oleObject" Target="embeddings/oleObject419.bin"/><Relationship Id="rId1077" Type="http://schemas.openxmlformats.org/officeDocument/2006/relationships/image" Target="media/image505.wmf"/><Relationship Id="rId1200" Type="http://schemas.openxmlformats.org/officeDocument/2006/relationships/oleObject" Target="embeddings/oleObject622.bin"/><Relationship Id="rId654" Type="http://schemas.openxmlformats.org/officeDocument/2006/relationships/oleObject" Target="embeddings/oleObject350.bin"/><Relationship Id="rId861" Type="http://schemas.openxmlformats.org/officeDocument/2006/relationships/image" Target="media/image398.wmf"/><Relationship Id="rId959" Type="http://schemas.openxmlformats.org/officeDocument/2006/relationships/image" Target="media/image446.wmf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oleObject" Target="embeddings/oleObject271.bin"/><Relationship Id="rId721" Type="http://schemas.openxmlformats.org/officeDocument/2006/relationships/image" Target="media/image327.wmf"/><Relationship Id="rId1144" Type="http://schemas.openxmlformats.org/officeDocument/2006/relationships/image" Target="media/image539.wmf"/><Relationship Id="rId88" Type="http://schemas.openxmlformats.org/officeDocument/2006/relationships/image" Target="media/image42.wmf"/><Relationship Id="rId153" Type="http://schemas.openxmlformats.org/officeDocument/2006/relationships/image" Target="media/image66.wmf"/><Relationship Id="rId360" Type="http://schemas.openxmlformats.org/officeDocument/2006/relationships/image" Target="media/image165.wmf"/><Relationship Id="rId598" Type="http://schemas.openxmlformats.org/officeDocument/2006/relationships/oleObject" Target="embeddings/oleObject322.bin"/><Relationship Id="rId819" Type="http://schemas.openxmlformats.org/officeDocument/2006/relationships/image" Target="media/image377.wmf"/><Relationship Id="rId1004" Type="http://schemas.openxmlformats.org/officeDocument/2006/relationships/oleObject" Target="embeddings/oleObject525.bin"/><Relationship Id="rId1211" Type="http://schemas.openxmlformats.org/officeDocument/2006/relationships/header" Target="header1.xml"/><Relationship Id="rId220" Type="http://schemas.openxmlformats.org/officeDocument/2006/relationships/oleObject" Target="embeddings/oleObject114.bin"/><Relationship Id="rId458" Type="http://schemas.openxmlformats.org/officeDocument/2006/relationships/image" Target="media/image211.wmf"/><Relationship Id="rId665" Type="http://schemas.openxmlformats.org/officeDocument/2006/relationships/image" Target="media/image299.wmf"/><Relationship Id="rId872" Type="http://schemas.openxmlformats.org/officeDocument/2006/relationships/oleObject" Target="embeddings/oleObject458.bin"/><Relationship Id="rId1088" Type="http://schemas.openxmlformats.org/officeDocument/2006/relationships/image" Target="media/image511.wmf"/><Relationship Id="rId15" Type="http://schemas.openxmlformats.org/officeDocument/2006/relationships/oleObject" Target="embeddings/Microsoft_Visio_2003-2010_Drawing.vsd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79.bin"/><Relationship Id="rId732" Type="http://schemas.openxmlformats.org/officeDocument/2006/relationships/oleObject" Target="embeddings/oleObject389.bin"/><Relationship Id="rId1155" Type="http://schemas.openxmlformats.org/officeDocument/2006/relationships/oleObject" Target="embeddings/oleObject600.bin"/><Relationship Id="rId99" Type="http://schemas.openxmlformats.org/officeDocument/2006/relationships/oleObject" Target="embeddings/oleObject41.bin"/><Relationship Id="rId164" Type="http://schemas.openxmlformats.org/officeDocument/2006/relationships/oleObject" Target="embeddings/oleObject86.bin"/><Relationship Id="rId371" Type="http://schemas.openxmlformats.org/officeDocument/2006/relationships/oleObject" Target="embeddings/oleObject190.bin"/><Relationship Id="rId1015" Type="http://schemas.openxmlformats.org/officeDocument/2006/relationships/image" Target="media/image474.wmf"/><Relationship Id="rId469" Type="http://schemas.openxmlformats.org/officeDocument/2006/relationships/oleObject" Target="embeddings/oleObject242.bin"/><Relationship Id="rId676" Type="http://schemas.openxmlformats.org/officeDocument/2006/relationships/oleObject" Target="embeddings/oleObject361.bin"/><Relationship Id="rId883" Type="http://schemas.openxmlformats.org/officeDocument/2006/relationships/image" Target="media/image409.wmf"/><Relationship Id="rId1099" Type="http://schemas.openxmlformats.org/officeDocument/2006/relationships/oleObject" Target="embeddings/oleObject572.bin"/><Relationship Id="rId26" Type="http://schemas.openxmlformats.org/officeDocument/2006/relationships/image" Target="media/image14.wmf"/><Relationship Id="rId231" Type="http://schemas.openxmlformats.org/officeDocument/2006/relationships/image" Target="media/image101.wmf"/><Relationship Id="rId329" Type="http://schemas.openxmlformats.org/officeDocument/2006/relationships/image" Target="media/image150.wmf"/><Relationship Id="rId536" Type="http://schemas.openxmlformats.org/officeDocument/2006/relationships/oleObject" Target="embeddings/oleObject287.bin"/><Relationship Id="rId1166" Type="http://schemas.openxmlformats.org/officeDocument/2006/relationships/image" Target="media/image550.wmf"/><Relationship Id="rId175" Type="http://schemas.openxmlformats.org/officeDocument/2006/relationships/image" Target="media/image73.wmf"/><Relationship Id="rId743" Type="http://schemas.openxmlformats.org/officeDocument/2006/relationships/oleObject" Target="embeddings/oleObject395.bin"/><Relationship Id="rId950" Type="http://schemas.openxmlformats.org/officeDocument/2006/relationships/oleObject" Target="embeddings/oleObject498.bin"/><Relationship Id="rId1026" Type="http://schemas.openxmlformats.org/officeDocument/2006/relationships/oleObject" Target="embeddings/oleObject536.bin"/><Relationship Id="rId382" Type="http://schemas.openxmlformats.org/officeDocument/2006/relationships/image" Target="media/image176.wmf"/><Relationship Id="rId603" Type="http://schemas.openxmlformats.org/officeDocument/2006/relationships/image" Target="media/image268.wmf"/><Relationship Id="rId687" Type="http://schemas.openxmlformats.org/officeDocument/2006/relationships/image" Target="media/image310.wmf"/><Relationship Id="rId810" Type="http://schemas.openxmlformats.org/officeDocument/2006/relationships/oleObject" Target="embeddings/oleObject427.bin"/><Relationship Id="rId908" Type="http://schemas.openxmlformats.org/officeDocument/2006/relationships/oleObject" Target="embeddings/oleObject477.bin"/><Relationship Id="rId242" Type="http://schemas.openxmlformats.org/officeDocument/2006/relationships/oleObject" Target="embeddings/oleObject125.bin"/><Relationship Id="rId894" Type="http://schemas.openxmlformats.org/officeDocument/2006/relationships/oleObject" Target="embeddings/oleObject469.bin"/><Relationship Id="rId1177" Type="http://schemas.openxmlformats.org/officeDocument/2006/relationships/oleObject" Target="embeddings/oleObject611.bin"/><Relationship Id="rId37" Type="http://schemas.openxmlformats.org/officeDocument/2006/relationships/oleObject" Target="embeddings/oleObject9.bin"/><Relationship Id="rId102" Type="http://schemas.openxmlformats.org/officeDocument/2006/relationships/image" Target="media/image49.wmf"/><Relationship Id="rId547" Type="http://schemas.openxmlformats.org/officeDocument/2006/relationships/oleObject" Target="embeddings/oleObject297.bin"/><Relationship Id="rId754" Type="http://schemas.openxmlformats.org/officeDocument/2006/relationships/image" Target="media/image344.wmf"/><Relationship Id="rId961" Type="http://schemas.openxmlformats.org/officeDocument/2006/relationships/image" Target="media/image447.wmf"/><Relationship Id="rId90" Type="http://schemas.openxmlformats.org/officeDocument/2006/relationships/image" Target="media/image43.wmf"/><Relationship Id="rId186" Type="http://schemas.openxmlformats.org/officeDocument/2006/relationships/oleObject" Target="embeddings/oleObject97.bin"/><Relationship Id="rId393" Type="http://schemas.openxmlformats.org/officeDocument/2006/relationships/oleObject" Target="embeddings/oleObject202.bin"/><Relationship Id="rId407" Type="http://schemas.openxmlformats.org/officeDocument/2006/relationships/oleObject" Target="embeddings/oleObject211.bin"/><Relationship Id="rId614" Type="http://schemas.openxmlformats.org/officeDocument/2006/relationships/oleObject" Target="embeddings/oleObject330.bin"/><Relationship Id="rId821" Type="http://schemas.openxmlformats.org/officeDocument/2006/relationships/image" Target="media/image378.wmf"/><Relationship Id="rId1037" Type="http://schemas.openxmlformats.org/officeDocument/2006/relationships/image" Target="media/image485.wmf"/><Relationship Id="rId253" Type="http://schemas.openxmlformats.org/officeDocument/2006/relationships/image" Target="media/image112.wmf"/><Relationship Id="rId460" Type="http://schemas.openxmlformats.org/officeDocument/2006/relationships/image" Target="media/image212.wmf"/><Relationship Id="rId698" Type="http://schemas.openxmlformats.org/officeDocument/2006/relationships/oleObject" Target="embeddings/oleObject372.bin"/><Relationship Id="rId919" Type="http://schemas.openxmlformats.org/officeDocument/2006/relationships/image" Target="media/image426.wmf"/><Relationship Id="rId1090" Type="http://schemas.openxmlformats.org/officeDocument/2006/relationships/image" Target="media/image512.wmf"/><Relationship Id="rId1104" Type="http://schemas.openxmlformats.org/officeDocument/2006/relationships/image" Target="media/image519.wmf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64.bin"/><Relationship Id="rId558" Type="http://schemas.openxmlformats.org/officeDocument/2006/relationships/oleObject" Target="embeddings/oleObject302.bin"/><Relationship Id="rId765" Type="http://schemas.openxmlformats.org/officeDocument/2006/relationships/oleObject" Target="embeddings/oleObject405.bin"/><Relationship Id="rId972" Type="http://schemas.openxmlformats.org/officeDocument/2006/relationships/oleObject" Target="embeddings/oleObject509.bin"/><Relationship Id="rId1188" Type="http://schemas.openxmlformats.org/officeDocument/2006/relationships/oleObject" Target="embeddings/oleObject616.bin"/><Relationship Id="rId197" Type="http://schemas.openxmlformats.org/officeDocument/2006/relationships/image" Target="media/image84.wmf"/><Relationship Id="rId418" Type="http://schemas.openxmlformats.org/officeDocument/2006/relationships/image" Target="media/image191.wmf"/><Relationship Id="rId625" Type="http://schemas.openxmlformats.org/officeDocument/2006/relationships/image" Target="media/image279.wmf"/><Relationship Id="rId832" Type="http://schemas.openxmlformats.org/officeDocument/2006/relationships/oleObject" Target="embeddings/oleObject438.bin"/><Relationship Id="rId1048" Type="http://schemas.openxmlformats.org/officeDocument/2006/relationships/oleObject" Target="embeddings/oleObject547.bin"/><Relationship Id="rId264" Type="http://schemas.openxmlformats.org/officeDocument/2006/relationships/oleObject" Target="embeddings/oleObject136.bin"/><Relationship Id="rId471" Type="http://schemas.openxmlformats.org/officeDocument/2006/relationships/oleObject" Target="embeddings/oleObject243.bin"/><Relationship Id="rId1115" Type="http://schemas.openxmlformats.org/officeDocument/2006/relationships/oleObject" Target="embeddings/oleObject580.bin"/><Relationship Id="rId59" Type="http://schemas.openxmlformats.org/officeDocument/2006/relationships/oleObject" Target="embeddings/oleObject20.bin"/><Relationship Id="rId124" Type="http://schemas.openxmlformats.org/officeDocument/2006/relationships/oleObject" Target="embeddings/oleObject62.bin"/><Relationship Id="rId569" Type="http://schemas.openxmlformats.org/officeDocument/2006/relationships/image" Target="media/image251.wmf"/><Relationship Id="rId776" Type="http://schemas.openxmlformats.org/officeDocument/2006/relationships/oleObject" Target="embeddings/oleObject411.bin"/><Relationship Id="rId983" Type="http://schemas.openxmlformats.org/officeDocument/2006/relationships/image" Target="media/image458.wmf"/><Relationship Id="rId1199" Type="http://schemas.openxmlformats.org/officeDocument/2006/relationships/image" Target="media/image567.wmf"/><Relationship Id="rId331" Type="http://schemas.openxmlformats.org/officeDocument/2006/relationships/image" Target="media/image151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41.bin"/><Relationship Id="rId1059" Type="http://schemas.openxmlformats.org/officeDocument/2006/relationships/image" Target="media/image496.wmf"/><Relationship Id="rId843" Type="http://schemas.openxmlformats.org/officeDocument/2006/relationships/image" Target="media/image389.wmf"/><Relationship Id="rId1126" Type="http://schemas.openxmlformats.org/officeDocument/2006/relationships/image" Target="media/image530.wmf"/><Relationship Id="rId275" Type="http://schemas.openxmlformats.org/officeDocument/2006/relationships/image" Target="media/image123.wmf"/><Relationship Id="rId482" Type="http://schemas.openxmlformats.org/officeDocument/2006/relationships/image" Target="media/image223.wmf"/><Relationship Id="rId703" Type="http://schemas.openxmlformats.org/officeDocument/2006/relationships/image" Target="media/image318.wmf"/><Relationship Id="rId910" Type="http://schemas.openxmlformats.org/officeDocument/2006/relationships/oleObject" Target="embeddings/oleObject478.bin"/><Relationship Id="rId135" Type="http://schemas.openxmlformats.org/officeDocument/2006/relationships/image" Target="media/image57.wmf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6.bin"/><Relationship Id="rId994" Type="http://schemas.openxmlformats.org/officeDocument/2006/relationships/oleObject" Target="embeddings/oleObject520.bin"/><Relationship Id="rId202" Type="http://schemas.openxmlformats.org/officeDocument/2006/relationships/oleObject" Target="embeddings/oleObject105.bin"/><Relationship Id="rId647" Type="http://schemas.openxmlformats.org/officeDocument/2006/relationships/image" Target="media/image290.wmf"/><Relationship Id="rId854" Type="http://schemas.openxmlformats.org/officeDocument/2006/relationships/oleObject" Target="embeddings/oleObject449.bin"/><Relationship Id="rId286" Type="http://schemas.openxmlformats.org/officeDocument/2006/relationships/oleObject" Target="embeddings/oleObject147.bin"/><Relationship Id="rId493" Type="http://schemas.openxmlformats.org/officeDocument/2006/relationships/oleObject" Target="embeddings/oleObject255.bin"/><Relationship Id="rId507" Type="http://schemas.openxmlformats.org/officeDocument/2006/relationships/oleObject" Target="embeddings/oleObject267.bin"/><Relationship Id="rId714" Type="http://schemas.openxmlformats.org/officeDocument/2006/relationships/oleObject" Target="embeddings/oleObject380.bin"/><Relationship Id="rId921" Type="http://schemas.openxmlformats.org/officeDocument/2006/relationships/image" Target="media/image427.wmf"/><Relationship Id="rId1137" Type="http://schemas.openxmlformats.org/officeDocument/2006/relationships/oleObject" Target="embeddings/oleObject591.bin"/><Relationship Id="rId50" Type="http://schemas.openxmlformats.org/officeDocument/2006/relationships/image" Target="media/image24.wmf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81.bin"/><Relationship Id="rId560" Type="http://schemas.openxmlformats.org/officeDocument/2006/relationships/oleObject" Target="embeddings/oleObject303.bin"/><Relationship Id="rId798" Type="http://schemas.openxmlformats.org/officeDocument/2006/relationships/oleObject" Target="embeddings/oleObject421.bin"/><Relationship Id="rId1190" Type="http://schemas.openxmlformats.org/officeDocument/2006/relationships/oleObject" Target="embeddings/oleObject617.bin"/><Relationship Id="rId1204" Type="http://schemas.openxmlformats.org/officeDocument/2006/relationships/oleObject" Target="embeddings/oleObject624.bin"/><Relationship Id="rId213" Type="http://schemas.openxmlformats.org/officeDocument/2006/relationships/image" Target="media/image92.wmf"/><Relationship Id="rId420" Type="http://schemas.openxmlformats.org/officeDocument/2006/relationships/image" Target="media/image192.wmf"/><Relationship Id="rId658" Type="http://schemas.openxmlformats.org/officeDocument/2006/relationships/oleObject" Target="embeddings/oleObject352.bin"/><Relationship Id="rId865" Type="http://schemas.openxmlformats.org/officeDocument/2006/relationships/image" Target="media/image400.wmf"/><Relationship Id="rId1050" Type="http://schemas.openxmlformats.org/officeDocument/2006/relationships/oleObject" Target="embeddings/oleObject548.bin"/><Relationship Id="rId297" Type="http://schemas.openxmlformats.org/officeDocument/2006/relationships/image" Target="media/image134.wmf"/><Relationship Id="rId518" Type="http://schemas.openxmlformats.org/officeDocument/2006/relationships/oleObject" Target="embeddings/oleObject275.bin"/><Relationship Id="rId725" Type="http://schemas.openxmlformats.org/officeDocument/2006/relationships/image" Target="media/image329.wmf"/><Relationship Id="rId932" Type="http://schemas.openxmlformats.org/officeDocument/2006/relationships/oleObject" Target="embeddings/oleObject489.bin"/><Relationship Id="rId1148" Type="http://schemas.openxmlformats.org/officeDocument/2006/relationships/image" Target="media/image541.wmf"/><Relationship Id="rId157" Type="http://schemas.openxmlformats.org/officeDocument/2006/relationships/oleObject" Target="embeddings/oleObject80.bin"/><Relationship Id="rId364" Type="http://schemas.openxmlformats.org/officeDocument/2006/relationships/image" Target="media/image167.wmf"/><Relationship Id="rId1008" Type="http://schemas.openxmlformats.org/officeDocument/2006/relationships/oleObject" Target="embeddings/oleObject527.bin"/><Relationship Id="rId61" Type="http://schemas.openxmlformats.org/officeDocument/2006/relationships/oleObject" Target="embeddings/oleObject21.bin"/><Relationship Id="rId571" Type="http://schemas.openxmlformats.org/officeDocument/2006/relationships/image" Target="media/image252.wmf"/><Relationship Id="rId669" Type="http://schemas.openxmlformats.org/officeDocument/2006/relationships/image" Target="media/image301.wmf"/><Relationship Id="rId876" Type="http://schemas.openxmlformats.org/officeDocument/2006/relationships/oleObject" Target="embeddings/oleObject460.bin"/><Relationship Id="rId19" Type="http://schemas.openxmlformats.org/officeDocument/2006/relationships/oleObject" Target="embeddings/Microsoft_Visio_2003-2010_Drawing3.vsd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23.bin"/><Relationship Id="rId529" Type="http://schemas.openxmlformats.org/officeDocument/2006/relationships/oleObject" Target="embeddings/oleObject281.bin"/><Relationship Id="rId736" Type="http://schemas.openxmlformats.org/officeDocument/2006/relationships/image" Target="media/image334.wmf"/><Relationship Id="rId1061" Type="http://schemas.openxmlformats.org/officeDocument/2006/relationships/image" Target="media/image497.wmf"/><Relationship Id="rId1159" Type="http://schemas.openxmlformats.org/officeDocument/2006/relationships/oleObject" Target="embeddings/oleObject602.bin"/><Relationship Id="rId168" Type="http://schemas.openxmlformats.org/officeDocument/2006/relationships/oleObject" Target="embeddings/oleObject88.bin"/><Relationship Id="rId943" Type="http://schemas.openxmlformats.org/officeDocument/2006/relationships/image" Target="media/image438.wmf"/><Relationship Id="rId1019" Type="http://schemas.openxmlformats.org/officeDocument/2006/relationships/image" Target="media/image476.wmf"/><Relationship Id="rId72" Type="http://schemas.openxmlformats.org/officeDocument/2006/relationships/oleObject" Target="embeddings/oleObject27.bin"/><Relationship Id="rId375" Type="http://schemas.openxmlformats.org/officeDocument/2006/relationships/oleObject" Target="embeddings/oleObject192.bin"/><Relationship Id="rId582" Type="http://schemas.openxmlformats.org/officeDocument/2006/relationships/oleObject" Target="embeddings/oleObject314.bin"/><Relationship Id="rId803" Type="http://schemas.openxmlformats.org/officeDocument/2006/relationships/image" Target="media/image369.wmf"/><Relationship Id="rId3" Type="http://schemas.openxmlformats.org/officeDocument/2006/relationships/styles" Target="styles.xml"/><Relationship Id="rId235" Type="http://schemas.openxmlformats.org/officeDocument/2006/relationships/image" Target="media/image103.wmf"/><Relationship Id="rId442" Type="http://schemas.openxmlformats.org/officeDocument/2006/relationships/image" Target="media/image203.wmf"/><Relationship Id="rId887" Type="http://schemas.openxmlformats.org/officeDocument/2006/relationships/image" Target="media/image411.wmf"/><Relationship Id="rId1072" Type="http://schemas.openxmlformats.org/officeDocument/2006/relationships/oleObject" Target="embeddings/oleObject559.bin"/><Relationship Id="rId302" Type="http://schemas.openxmlformats.org/officeDocument/2006/relationships/oleObject" Target="embeddings/oleObject155.bin"/><Relationship Id="rId747" Type="http://schemas.openxmlformats.org/officeDocument/2006/relationships/image" Target="media/image340.wmf"/><Relationship Id="rId954" Type="http://schemas.openxmlformats.org/officeDocument/2006/relationships/oleObject" Target="embeddings/oleObject500.bin"/><Relationship Id="rId83" Type="http://schemas.openxmlformats.org/officeDocument/2006/relationships/oleObject" Target="embeddings/oleObject33.bin"/><Relationship Id="rId179" Type="http://schemas.openxmlformats.org/officeDocument/2006/relationships/image" Target="media/image75.wmf"/><Relationship Id="rId386" Type="http://schemas.openxmlformats.org/officeDocument/2006/relationships/image" Target="media/image178.wmf"/><Relationship Id="rId593" Type="http://schemas.openxmlformats.org/officeDocument/2006/relationships/image" Target="media/image263.wmf"/><Relationship Id="rId607" Type="http://schemas.openxmlformats.org/officeDocument/2006/relationships/image" Target="media/image270.wmf"/><Relationship Id="rId814" Type="http://schemas.openxmlformats.org/officeDocument/2006/relationships/oleObject" Target="embeddings/oleObject429.bin"/><Relationship Id="rId246" Type="http://schemas.openxmlformats.org/officeDocument/2006/relationships/oleObject" Target="embeddings/oleObject127.bin"/><Relationship Id="rId453" Type="http://schemas.openxmlformats.org/officeDocument/2006/relationships/oleObject" Target="embeddings/oleObject234.bin"/><Relationship Id="rId660" Type="http://schemas.openxmlformats.org/officeDocument/2006/relationships/oleObject" Target="embeddings/oleObject353.bin"/><Relationship Id="rId898" Type="http://schemas.openxmlformats.org/officeDocument/2006/relationships/oleObject" Target="embeddings/oleObject471.bin"/><Relationship Id="rId1083" Type="http://schemas.openxmlformats.org/officeDocument/2006/relationships/image" Target="media/image508.wmf"/><Relationship Id="rId106" Type="http://schemas.openxmlformats.org/officeDocument/2006/relationships/oleObject" Target="embeddings/oleObject46.bin"/><Relationship Id="rId313" Type="http://schemas.openxmlformats.org/officeDocument/2006/relationships/image" Target="media/image142.wmf"/><Relationship Id="rId758" Type="http://schemas.openxmlformats.org/officeDocument/2006/relationships/image" Target="media/image346.wmf"/><Relationship Id="rId965" Type="http://schemas.openxmlformats.org/officeDocument/2006/relationships/image" Target="media/image449.wmf"/><Relationship Id="rId1150" Type="http://schemas.openxmlformats.org/officeDocument/2006/relationships/image" Target="media/image542.wmf"/><Relationship Id="rId10" Type="http://schemas.openxmlformats.org/officeDocument/2006/relationships/image" Target="media/image3.png"/><Relationship Id="rId94" Type="http://schemas.openxmlformats.org/officeDocument/2006/relationships/image" Target="media/image45.wmf"/><Relationship Id="rId397" Type="http://schemas.openxmlformats.org/officeDocument/2006/relationships/oleObject" Target="embeddings/oleObject205.bin"/><Relationship Id="rId520" Type="http://schemas.openxmlformats.org/officeDocument/2006/relationships/oleObject" Target="embeddings/oleObject277.bin"/><Relationship Id="rId618" Type="http://schemas.openxmlformats.org/officeDocument/2006/relationships/oleObject" Target="embeddings/oleObject332.bin"/><Relationship Id="rId825" Type="http://schemas.openxmlformats.org/officeDocument/2006/relationships/image" Target="media/image380.wmf"/><Relationship Id="rId257" Type="http://schemas.openxmlformats.org/officeDocument/2006/relationships/image" Target="media/image114.wmf"/><Relationship Id="rId464" Type="http://schemas.openxmlformats.org/officeDocument/2006/relationships/image" Target="media/image214.wmf"/><Relationship Id="rId1010" Type="http://schemas.openxmlformats.org/officeDocument/2006/relationships/oleObject" Target="embeddings/oleObject528.bin"/><Relationship Id="rId1094" Type="http://schemas.openxmlformats.org/officeDocument/2006/relationships/image" Target="media/image514.wmf"/><Relationship Id="rId1108" Type="http://schemas.openxmlformats.org/officeDocument/2006/relationships/image" Target="media/image521.wmf"/><Relationship Id="rId117" Type="http://schemas.openxmlformats.org/officeDocument/2006/relationships/oleObject" Target="embeddings/oleObject57.bin"/><Relationship Id="rId671" Type="http://schemas.openxmlformats.org/officeDocument/2006/relationships/image" Target="media/image302.wmf"/><Relationship Id="rId769" Type="http://schemas.openxmlformats.org/officeDocument/2006/relationships/image" Target="media/image352.wmf"/><Relationship Id="rId976" Type="http://schemas.openxmlformats.org/officeDocument/2006/relationships/oleObject" Target="embeddings/oleObject511.bin"/><Relationship Id="rId324" Type="http://schemas.openxmlformats.org/officeDocument/2006/relationships/oleObject" Target="embeddings/oleObject166.bin"/><Relationship Id="rId531" Type="http://schemas.openxmlformats.org/officeDocument/2006/relationships/oleObject" Target="embeddings/oleObject283.bin"/><Relationship Id="rId629" Type="http://schemas.openxmlformats.org/officeDocument/2006/relationships/image" Target="media/image281.wmf"/><Relationship Id="rId1161" Type="http://schemas.openxmlformats.org/officeDocument/2006/relationships/oleObject" Target="embeddings/oleObject603.bin"/><Relationship Id="rId836" Type="http://schemas.openxmlformats.org/officeDocument/2006/relationships/oleObject" Target="embeddings/oleObject440.bin"/><Relationship Id="rId1021" Type="http://schemas.openxmlformats.org/officeDocument/2006/relationships/image" Target="media/image477.wmf"/><Relationship Id="rId1119" Type="http://schemas.openxmlformats.org/officeDocument/2006/relationships/oleObject" Target="embeddings/oleObject582.bin"/><Relationship Id="rId903" Type="http://schemas.openxmlformats.org/officeDocument/2006/relationships/image" Target="media/image419.wmf"/><Relationship Id="rId32" Type="http://schemas.openxmlformats.org/officeDocument/2006/relationships/image" Target="media/image17.wmf"/><Relationship Id="rId181" Type="http://schemas.openxmlformats.org/officeDocument/2006/relationships/image" Target="media/image76.wmf"/><Relationship Id="rId279" Type="http://schemas.openxmlformats.org/officeDocument/2006/relationships/image" Target="media/image125.wmf"/><Relationship Id="rId486" Type="http://schemas.openxmlformats.org/officeDocument/2006/relationships/oleObject" Target="embeddings/oleObject251.bin"/><Relationship Id="rId693" Type="http://schemas.openxmlformats.org/officeDocument/2006/relationships/image" Target="media/image313.wmf"/><Relationship Id="rId139" Type="http://schemas.openxmlformats.org/officeDocument/2006/relationships/image" Target="media/image59.wmf"/><Relationship Id="rId346" Type="http://schemas.openxmlformats.org/officeDocument/2006/relationships/image" Target="media/image158.wmf"/><Relationship Id="rId553" Type="http://schemas.openxmlformats.org/officeDocument/2006/relationships/image" Target="media/image243.wmf"/><Relationship Id="rId760" Type="http://schemas.openxmlformats.org/officeDocument/2006/relationships/image" Target="media/image347.wmf"/><Relationship Id="rId998" Type="http://schemas.openxmlformats.org/officeDocument/2006/relationships/oleObject" Target="embeddings/oleObject522.bin"/><Relationship Id="rId1183" Type="http://schemas.openxmlformats.org/officeDocument/2006/relationships/image" Target="media/image559.wmf"/><Relationship Id="rId206" Type="http://schemas.openxmlformats.org/officeDocument/2006/relationships/oleObject" Target="embeddings/oleObject107.bin"/><Relationship Id="rId413" Type="http://schemas.openxmlformats.org/officeDocument/2006/relationships/oleObject" Target="embeddings/oleObject214.bin"/><Relationship Id="rId858" Type="http://schemas.openxmlformats.org/officeDocument/2006/relationships/oleObject" Target="embeddings/oleObject451.bin"/><Relationship Id="rId1043" Type="http://schemas.openxmlformats.org/officeDocument/2006/relationships/image" Target="media/image488.wmf"/><Relationship Id="rId620" Type="http://schemas.openxmlformats.org/officeDocument/2006/relationships/oleObject" Target="embeddings/oleObject333.bin"/><Relationship Id="rId718" Type="http://schemas.openxmlformats.org/officeDocument/2006/relationships/oleObject" Target="embeddings/oleObject382.bin"/><Relationship Id="rId925" Type="http://schemas.openxmlformats.org/officeDocument/2006/relationships/image" Target="media/image429.wmf"/><Relationship Id="rId1110" Type="http://schemas.openxmlformats.org/officeDocument/2006/relationships/image" Target="media/image522.wmf"/><Relationship Id="rId1208" Type="http://schemas.openxmlformats.org/officeDocument/2006/relationships/oleObject" Target="embeddings/oleObject626.bin"/><Relationship Id="rId54" Type="http://schemas.openxmlformats.org/officeDocument/2006/relationships/image" Target="media/image26.wmf"/><Relationship Id="rId270" Type="http://schemas.openxmlformats.org/officeDocument/2006/relationships/oleObject" Target="embeddings/oleObject139.bin"/><Relationship Id="rId130" Type="http://schemas.openxmlformats.org/officeDocument/2006/relationships/oleObject" Target="embeddings/oleObject65.bin"/><Relationship Id="rId368" Type="http://schemas.openxmlformats.org/officeDocument/2006/relationships/image" Target="media/image169.wmf"/><Relationship Id="rId575" Type="http://schemas.openxmlformats.org/officeDocument/2006/relationships/image" Target="media/image254.wmf"/><Relationship Id="rId782" Type="http://schemas.openxmlformats.org/officeDocument/2006/relationships/image" Target="media/image358.wmf"/><Relationship Id="rId228" Type="http://schemas.openxmlformats.org/officeDocument/2006/relationships/oleObject" Target="embeddings/oleObject118.bin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44.bin"/><Relationship Id="rId1065" Type="http://schemas.openxmlformats.org/officeDocument/2006/relationships/image" Target="media/image499.wmf"/><Relationship Id="rId502" Type="http://schemas.openxmlformats.org/officeDocument/2006/relationships/oleObject" Target="embeddings/oleObject264.bin"/><Relationship Id="rId947" Type="http://schemas.openxmlformats.org/officeDocument/2006/relationships/image" Target="media/image440.wmf"/><Relationship Id="rId1132" Type="http://schemas.openxmlformats.org/officeDocument/2006/relationships/image" Target="media/image533.wmf"/><Relationship Id="rId76" Type="http://schemas.openxmlformats.org/officeDocument/2006/relationships/oleObject" Target="embeddings/oleObject29.bin"/><Relationship Id="rId807" Type="http://schemas.openxmlformats.org/officeDocument/2006/relationships/image" Target="media/image371.wmf"/><Relationship Id="rId292" Type="http://schemas.openxmlformats.org/officeDocument/2006/relationships/oleObject" Target="embeddings/oleObject150.bin"/><Relationship Id="rId597" Type="http://schemas.openxmlformats.org/officeDocument/2006/relationships/image" Target="media/image265.wmf"/><Relationship Id="rId152" Type="http://schemas.openxmlformats.org/officeDocument/2006/relationships/oleObject" Target="embeddings/oleObject76.bin"/><Relationship Id="rId457" Type="http://schemas.openxmlformats.org/officeDocument/2006/relationships/oleObject" Target="embeddings/oleObject236.bin"/><Relationship Id="rId1087" Type="http://schemas.openxmlformats.org/officeDocument/2006/relationships/oleObject" Target="embeddings/oleObject566.bin"/><Relationship Id="rId664" Type="http://schemas.openxmlformats.org/officeDocument/2006/relationships/oleObject" Target="embeddings/oleObject355.bin"/><Relationship Id="rId871" Type="http://schemas.openxmlformats.org/officeDocument/2006/relationships/image" Target="media/image403.wmf"/><Relationship Id="rId969" Type="http://schemas.openxmlformats.org/officeDocument/2006/relationships/image" Target="media/image451.wmf"/><Relationship Id="rId317" Type="http://schemas.openxmlformats.org/officeDocument/2006/relationships/image" Target="media/image144.wmf"/><Relationship Id="rId524" Type="http://schemas.openxmlformats.org/officeDocument/2006/relationships/image" Target="media/image235.wmf"/><Relationship Id="rId731" Type="http://schemas.openxmlformats.org/officeDocument/2006/relationships/image" Target="media/image332.wmf"/><Relationship Id="rId1154" Type="http://schemas.openxmlformats.org/officeDocument/2006/relationships/image" Target="media/image544.wmf"/><Relationship Id="rId98" Type="http://schemas.openxmlformats.org/officeDocument/2006/relationships/image" Target="media/image47.wmf"/><Relationship Id="rId829" Type="http://schemas.openxmlformats.org/officeDocument/2006/relationships/image" Target="media/image382.wmf"/><Relationship Id="rId1014" Type="http://schemas.openxmlformats.org/officeDocument/2006/relationships/oleObject" Target="embeddings/oleObject530.bin"/><Relationship Id="rId25" Type="http://schemas.openxmlformats.org/officeDocument/2006/relationships/oleObject" Target="embeddings/oleObject1.bin"/><Relationship Id="rId174" Type="http://schemas.openxmlformats.org/officeDocument/2006/relationships/oleObject" Target="embeddings/oleObject91.bin"/><Relationship Id="rId381" Type="http://schemas.openxmlformats.org/officeDocument/2006/relationships/oleObject" Target="embeddings/oleObject195.bin"/><Relationship Id="rId241" Type="http://schemas.openxmlformats.org/officeDocument/2006/relationships/image" Target="media/image106.wmf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66.bin"/><Relationship Id="rId893" Type="http://schemas.openxmlformats.org/officeDocument/2006/relationships/image" Target="media/image414.wmf"/><Relationship Id="rId339" Type="http://schemas.openxmlformats.org/officeDocument/2006/relationships/oleObject" Target="embeddings/oleObject174.bin"/><Relationship Id="rId546" Type="http://schemas.openxmlformats.org/officeDocument/2006/relationships/oleObject" Target="embeddings/oleObject296.bin"/><Relationship Id="rId753" Type="http://schemas.openxmlformats.org/officeDocument/2006/relationships/image" Target="media/image343.emf"/><Relationship Id="rId1176" Type="http://schemas.openxmlformats.org/officeDocument/2006/relationships/image" Target="media/image555.wmf"/><Relationship Id="rId101" Type="http://schemas.openxmlformats.org/officeDocument/2006/relationships/oleObject" Target="embeddings/oleObject42.bin"/><Relationship Id="rId406" Type="http://schemas.openxmlformats.org/officeDocument/2006/relationships/image" Target="media/image185.wmf"/><Relationship Id="rId960" Type="http://schemas.openxmlformats.org/officeDocument/2006/relationships/oleObject" Target="embeddings/oleObject503.bin"/><Relationship Id="rId1036" Type="http://schemas.openxmlformats.org/officeDocument/2006/relationships/oleObject" Target="embeddings/oleObject541.bin"/><Relationship Id="rId613" Type="http://schemas.openxmlformats.org/officeDocument/2006/relationships/image" Target="media/image273.wmf"/><Relationship Id="rId820" Type="http://schemas.openxmlformats.org/officeDocument/2006/relationships/oleObject" Target="embeddings/oleObject432.bin"/><Relationship Id="rId918" Type="http://schemas.openxmlformats.org/officeDocument/2006/relationships/oleObject" Target="embeddings/oleObject482.bin"/><Relationship Id="rId1103" Type="http://schemas.openxmlformats.org/officeDocument/2006/relationships/oleObject" Target="embeddings/oleObject574.bin"/><Relationship Id="rId47" Type="http://schemas.openxmlformats.org/officeDocument/2006/relationships/oleObject" Target="embeddings/oleObject14.bin"/><Relationship Id="rId196" Type="http://schemas.openxmlformats.org/officeDocument/2006/relationships/oleObject" Target="embeddings/oleObject102.bin"/><Relationship Id="rId263" Type="http://schemas.openxmlformats.org/officeDocument/2006/relationships/image" Target="media/image117.wmf"/><Relationship Id="rId470" Type="http://schemas.openxmlformats.org/officeDocument/2006/relationships/image" Target="media/image217.wmf"/><Relationship Id="rId123" Type="http://schemas.openxmlformats.org/officeDocument/2006/relationships/image" Target="media/image51.wmf"/><Relationship Id="rId330" Type="http://schemas.openxmlformats.org/officeDocument/2006/relationships/oleObject" Target="embeddings/oleObject169.bin"/><Relationship Id="rId568" Type="http://schemas.openxmlformats.org/officeDocument/2006/relationships/oleObject" Target="embeddings/oleObject307.bin"/><Relationship Id="rId775" Type="http://schemas.openxmlformats.org/officeDocument/2006/relationships/image" Target="media/image354.wmf"/><Relationship Id="rId982" Type="http://schemas.openxmlformats.org/officeDocument/2006/relationships/oleObject" Target="embeddings/oleObject514.bin"/><Relationship Id="rId1198" Type="http://schemas.openxmlformats.org/officeDocument/2006/relationships/oleObject" Target="embeddings/oleObject621.bin"/><Relationship Id="rId428" Type="http://schemas.openxmlformats.org/officeDocument/2006/relationships/image" Target="media/image196.wmf"/><Relationship Id="rId635" Type="http://schemas.openxmlformats.org/officeDocument/2006/relationships/image" Target="media/image284.wmf"/><Relationship Id="rId842" Type="http://schemas.openxmlformats.org/officeDocument/2006/relationships/oleObject" Target="embeddings/oleObject443.bin"/><Relationship Id="rId1058" Type="http://schemas.openxmlformats.org/officeDocument/2006/relationships/oleObject" Target="embeddings/oleObject552.bin"/><Relationship Id="rId702" Type="http://schemas.openxmlformats.org/officeDocument/2006/relationships/oleObject" Target="embeddings/oleObject374.bin"/><Relationship Id="rId1125" Type="http://schemas.openxmlformats.org/officeDocument/2006/relationships/oleObject" Target="embeddings/oleObject585.bin"/><Relationship Id="rId69" Type="http://schemas.openxmlformats.org/officeDocument/2006/relationships/oleObject" Target="embeddings/oleObject25.bin"/><Relationship Id="rId285" Type="http://schemas.openxmlformats.org/officeDocument/2006/relationships/image" Target="media/image128.wmf"/><Relationship Id="rId492" Type="http://schemas.openxmlformats.org/officeDocument/2006/relationships/image" Target="media/image227.PNG"/><Relationship Id="rId797" Type="http://schemas.openxmlformats.org/officeDocument/2006/relationships/image" Target="media/image366.wmf"/><Relationship Id="rId145" Type="http://schemas.openxmlformats.org/officeDocument/2006/relationships/image" Target="media/image62.wmf"/><Relationship Id="rId352" Type="http://schemas.openxmlformats.org/officeDocument/2006/relationships/image" Target="media/image161.wmf"/><Relationship Id="rId212" Type="http://schemas.openxmlformats.org/officeDocument/2006/relationships/oleObject" Target="embeddings/oleObject110.bin"/><Relationship Id="rId657" Type="http://schemas.openxmlformats.org/officeDocument/2006/relationships/image" Target="media/image295.wmf"/><Relationship Id="rId864" Type="http://schemas.openxmlformats.org/officeDocument/2006/relationships/oleObject" Target="embeddings/oleObject454.bin"/><Relationship Id="rId517" Type="http://schemas.openxmlformats.org/officeDocument/2006/relationships/oleObject" Target="embeddings/oleObject274.bin"/><Relationship Id="rId724" Type="http://schemas.openxmlformats.org/officeDocument/2006/relationships/oleObject" Target="embeddings/oleObject385.bin"/><Relationship Id="rId931" Type="http://schemas.openxmlformats.org/officeDocument/2006/relationships/image" Target="media/image432.wmf"/><Relationship Id="rId1147" Type="http://schemas.openxmlformats.org/officeDocument/2006/relationships/oleObject" Target="embeddings/oleObject596.bin"/><Relationship Id="rId60" Type="http://schemas.openxmlformats.org/officeDocument/2006/relationships/image" Target="media/image29.wmf"/><Relationship Id="rId1007" Type="http://schemas.openxmlformats.org/officeDocument/2006/relationships/image" Target="media/image470.wmf"/><Relationship Id="rId12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7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32</TotalTime>
  <Pages>15</Pages>
  <Words>3776</Words>
  <Characters>21528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2021-07-02T04:48:00Z</cp:lastPrinted>
  <dcterms:created xsi:type="dcterms:W3CDTF">2021-07-02T04:08:00Z</dcterms:created>
  <dcterms:modified xsi:type="dcterms:W3CDTF">2021-07-03T04:44:00Z</dcterms:modified>
</cp:coreProperties>
</file>